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3DFA7" w14:textId="77777777" w:rsidR="00215628" w:rsidRPr="008422A9" w:rsidRDefault="00215628" w:rsidP="00D767F0">
      <w:pPr>
        <w:spacing w:line="360" w:lineRule="auto"/>
        <w:ind w:hanging="6"/>
        <w:jc w:val="center"/>
        <w:rPr>
          <w:rStyle w:val="Grietas"/>
          <w:rFonts w:ascii="Times New Roman" w:hAnsi="Times New Roman"/>
          <w:sz w:val="24"/>
          <w:szCs w:val="24"/>
        </w:rPr>
      </w:pPr>
      <w:r>
        <w:rPr>
          <w:rStyle w:val="Grietas"/>
          <w:rFonts w:ascii="Times New Roman" w:hAnsi="Times New Roman"/>
          <w:sz w:val="24"/>
          <w:szCs w:val="24"/>
        </w:rPr>
        <w:t xml:space="preserve">PROJEKTO </w:t>
      </w:r>
      <w:r w:rsidRPr="00572CF4">
        <w:rPr>
          <w:rStyle w:val="Grietas"/>
          <w:rFonts w:ascii="Times New Roman" w:hAnsi="Times New Roman"/>
          <w:sz w:val="24"/>
          <w:szCs w:val="24"/>
        </w:rPr>
        <w:t>DALIES DOKUMENTŲ ŽINIARAŠTIS</w:t>
      </w:r>
    </w:p>
    <w:p w14:paraId="0545253F" w14:textId="77777777" w:rsidR="00860228" w:rsidRDefault="00860228" w:rsidP="00D767F0">
      <w:pPr>
        <w:tabs>
          <w:tab w:val="left" w:pos="3119"/>
        </w:tabs>
        <w:spacing w:line="360" w:lineRule="auto"/>
        <w:jc w:val="center"/>
        <w:rPr>
          <w:b/>
          <w:sz w:val="22"/>
          <w:szCs w:val="22"/>
        </w:rPr>
      </w:pPr>
    </w:p>
    <w:p w14:paraId="30BBE8A4" w14:textId="64434F46" w:rsidR="00572CF4" w:rsidRPr="00572CF4" w:rsidRDefault="00572CF4" w:rsidP="00D767F0">
      <w:pPr>
        <w:tabs>
          <w:tab w:val="left" w:pos="3119"/>
        </w:tabs>
        <w:spacing w:line="360" w:lineRule="auto"/>
        <w:jc w:val="center"/>
        <w:rPr>
          <w:b/>
          <w:sz w:val="22"/>
          <w:szCs w:val="22"/>
        </w:rPr>
      </w:pPr>
      <w:r w:rsidRPr="00572CF4">
        <w:rPr>
          <w:b/>
          <w:sz w:val="22"/>
          <w:szCs w:val="22"/>
        </w:rPr>
        <w:t>PROJEKTO DALIES BYLOS DOKUMENTŲ ŽINIARAŠTIS</w:t>
      </w: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831"/>
        <w:gridCol w:w="2549"/>
        <w:gridCol w:w="868"/>
        <w:gridCol w:w="4764"/>
        <w:gridCol w:w="1048"/>
      </w:tblGrid>
      <w:tr w:rsidR="00386363" w:rsidRPr="00200380" w14:paraId="51C2E78D" w14:textId="77777777" w:rsidTr="00886192">
        <w:trPr>
          <w:trHeight w:val="369"/>
        </w:trPr>
        <w:tc>
          <w:tcPr>
            <w:tcW w:w="831" w:type="dxa"/>
            <w:vAlign w:val="center"/>
          </w:tcPr>
          <w:p w14:paraId="303A8F14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549" w:type="dxa"/>
            <w:vAlign w:val="center"/>
          </w:tcPr>
          <w:p w14:paraId="518FC9C9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b/>
                <w:sz w:val="22"/>
                <w:szCs w:val="22"/>
              </w:rPr>
              <w:t>Dokumento žymuo</w:t>
            </w:r>
          </w:p>
        </w:tc>
        <w:tc>
          <w:tcPr>
            <w:tcW w:w="868" w:type="dxa"/>
            <w:vAlign w:val="center"/>
          </w:tcPr>
          <w:p w14:paraId="143CF47F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b/>
                <w:sz w:val="22"/>
                <w:szCs w:val="22"/>
              </w:rPr>
              <w:t>Laida</w:t>
            </w:r>
          </w:p>
        </w:tc>
        <w:tc>
          <w:tcPr>
            <w:tcW w:w="4764" w:type="dxa"/>
            <w:vAlign w:val="center"/>
          </w:tcPr>
          <w:p w14:paraId="017C62C3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b/>
                <w:sz w:val="22"/>
                <w:szCs w:val="22"/>
              </w:rPr>
              <w:t>Pavadinimas</w:t>
            </w:r>
          </w:p>
        </w:tc>
        <w:tc>
          <w:tcPr>
            <w:tcW w:w="1048" w:type="dxa"/>
            <w:vAlign w:val="center"/>
          </w:tcPr>
          <w:p w14:paraId="1BE59647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b/>
                <w:sz w:val="22"/>
                <w:szCs w:val="22"/>
              </w:rPr>
              <w:t>Pastabos</w:t>
            </w:r>
          </w:p>
        </w:tc>
      </w:tr>
      <w:tr w:rsidR="00386363" w:rsidRPr="00200380" w14:paraId="7A667B5D" w14:textId="77777777" w:rsidTr="00886192">
        <w:tc>
          <w:tcPr>
            <w:tcW w:w="831" w:type="dxa"/>
          </w:tcPr>
          <w:p w14:paraId="3D39F5AF" w14:textId="77777777" w:rsidR="00386363" w:rsidRPr="00200380" w:rsidRDefault="00386363" w:rsidP="00886192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9" w:type="dxa"/>
          </w:tcPr>
          <w:p w14:paraId="73931A8E" w14:textId="77777777" w:rsidR="00386363" w:rsidRPr="00200380" w:rsidRDefault="00386363" w:rsidP="00886192">
            <w:pPr>
              <w:tabs>
                <w:tab w:val="left" w:pos="2977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8" w:type="dxa"/>
          </w:tcPr>
          <w:p w14:paraId="6D6EAD93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4A05C122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Titulinis</w:t>
            </w:r>
          </w:p>
        </w:tc>
        <w:tc>
          <w:tcPr>
            <w:tcW w:w="1048" w:type="dxa"/>
          </w:tcPr>
          <w:p w14:paraId="59CF225F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  <w:tr w:rsidR="00386363" w:rsidRPr="00200380" w14:paraId="256D2EFB" w14:textId="77777777" w:rsidTr="00886192">
        <w:tc>
          <w:tcPr>
            <w:tcW w:w="831" w:type="dxa"/>
          </w:tcPr>
          <w:p w14:paraId="48978B5B" w14:textId="77777777" w:rsidR="00386363" w:rsidRPr="00200380" w:rsidRDefault="00386363" w:rsidP="00886192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24066529"/>
          </w:p>
        </w:tc>
        <w:tc>
          <w:tcPr>
            <w:tcW w:w="2549" w:type="dxa"/>
          </w:tcPr>
          <w:p w14:paraId="78CA038A" w14:textId="27CE418E" w:rsidR="00386363" w:rsidRPr="00200380" w:rsidRDefault="00215628" w:rsidP="00886192">
            <w:pPr>
              <w:tabs>
                <w:tab w:val="left" w:pos="2977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P-ŠVOK-DŽ</w:t>
            </w:r>
          </w:p>
        </w:tc>
        <w:tc>
          <w:tcPr>
            <w:tcW w:w="868" w:type="dxa"/>
          </w:tcPr>
          <w:p w14:paraId="78F6AB08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2A0C534F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Dokumentų žiniaraštis</w:t>
            </w:r>
          </w:p>
        </w:tc>
        <w:tc>
          <w:tcPr>
            <w:tcW w:w="1048" w:type="dxa"/>
          </w:tcPr>
          <w:p w14:paraId="35E4CBDA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  <w:bookmarkEnd w:id="0"/>
      <w:tr w:rsidR="00386363" w:rsidRPr="00200380" w14:paraId="05AC11BA" w14:textId="77777777" w:rsidTr="00886192">
        <w:tc>
          <w:tcPr>
            <w:tcW w:w="831" w:type="dxa"/>
          </w:tcPr>
          <w:p w14:paraId="68B02348" w14:textId="77777777" w:rsidR="00386363" w:rsidRPr="00200380" w:rsidRDefault="00386363" w:rsidP="00886192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9" w:type="dxa"/>
          </w:tcPr>
          <w:p w14:paraId="484661AA" w14:textId="5C89E629" w:rsidR="00386363" w:rsidRPr="00200380" w:rsidRDefault="00215628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P-ŠVOK-AR</w:t>
            </w:r>
          </w:p>
        </w:tc>
        <w:tc>
          <w:tcPr>
            <w:tcW w:w="868" w:type="dxa"/>
          </w:tcPr>
          <w:p w14:paraId="4F1D8ECC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3BFC125C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Aiškinamasis raštas</w:t>
            </w:r>
          </w:p>
        </w:tc>
        <w:tc>
          <w:tcPr>
            <w:tcW w:w="1048" w:type="dxa"/>
          </w:tcPr>
          <w:p w14:paraId="50591CA0" w14:textId="20073268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250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 xml:space="preserve"> psl.</w:t>
            </w:r>
          </w:p>
        </w:tc>
      </w:tr>
      <w:tr w:rsidR="00386363" w:rsidRPr="00200380" w14:paraId="42E616A9" w14:textId="77777777" w:rsidTr="00886192">
        <w:tc>
          <w:tcPr>
            <w:tcW w:w="831" w:type="dxa"/>
          </w:tcPr>
          <w:p w14:paraId="3A7C2728" w14:textId="77777777" w:rsidR="00386363" w:rsidRPr="00200380" w:rsidRDefault="00386363" w:rsidP="00886192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9" w:type="dxa"/>
          </w:tcPr>
          <w:p w14:paraId="47F6F369" w14:textId="64C5B04A" w:rsidR="00386363" w:rsidRPr="00200380" w:rsidRDefault="00215628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>P-ŠVOK-TS</w:t>
            </w:r>
          </w:p>
        </w:tc>
        <w:tc>
          <w:tcPr>
            <w:tcW w:w="868" w:type="dxa"/>
          </w:tcPr>
          <w:p w14:paraId="67E4E0BA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528E3AC0" w14:textId="77777777" w:rsidR="00386363" w:rsidRPr="00200380" w:rsidRDefault="00386363" w:rsidP="00886192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Techninės specifikacijos. Oro kondicionavimas</w:t>
            </w:r>
          </w:p>
        </w:tc>
        <w:tc>
          <w:tcPr>
            <w:tcW w:w="1048" w:type="dxa"/>
          </w:tcPr>
          <w:p w14:paraId="3570C944" w14:textId="54E11E25" w:rsidR="00386363" w:rsidRPr="00200380" w:rsidRDefault="00A25043" w:rsidP="00886192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386363" w:rsidRPr="00200380">
              <w:rPr>
                <w:rFonts w:ascii="Times New Roman" w:hAnsi="Times New Roman" w:cs="Times New Roman"/>
                <w:sz w:val="22"/>
                <w:szCs w:val="22"/>
              </w:rPr>
              <w:t xml:space="preserve"> psl.</w:t>
            </w:r>
          </w:p>
        </w:tc>
      </w:tr>
      <w:tr w:rsidR="00215628" w:rsidRPr="00215628" w14:paraId="0B4C02A0" w14:textId="77777777" w:rsidTr="00886192">
        <w:tc>
          <w:tcPr>
            <w:tcW w:w="831" w:type="dxa"/>
          </w:tcPr>
          <w:p w14:paraId="19CEAD91" w14:textId="77777777" w:rsidR="00215628" w:rsidRPr="00215628" w:rsidRDefault="00215628" w:rsidP="00215628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49" w:type="dxa"/>
          </w:tcPr>
          <w:p w14:paraId="28E5479A" w14:textId="561F743F" w:rsidR="00215628" w:rsidRPr="00215628" w:rsidRDefault="00215628" w:rsidP="00215628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P-ŠVOK-MŽ</w:t>
            </w:r>
          </w:p>
        </w:tc>
        <w:tc>
          <w:tcPr>
            <w:tcW w:w="868" w:type="dxa"/>
          </w:tcPr>
          <w:p w14:paraId="7EF8B40F" w14:textId="35942055" w:rsidR="00215628" w:rsidRPr="00215628" w:rsidRDefault="00215628" w:rsidP="00215628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2620B0D7" w14:textId="3AD6E670" w:rsidR="00215628" w:rsidRPr="00215628" w:rsidRDefault="00215628" w:rsidP="00215628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00380">
              <w:rPr>
                <w:rFonts w:ascii="Times New Roman" w:hAnsi="Times New Roman" w:cs="Times New Roman"/>
                <w:sz w:val="22"/>
                <w:szCs w:val="22"/>
              </w:rPr>
              <w:t>Medžiagų žiniaraštis. Oro kondicionavimas</w:t>
            </w:r>
          </w:p>
        </w:tc>
        <w:tc>
          <w:tcPr>
            <w:tcW w:w="1048" w:type="dxa"/>
          </w:tcPr>
          <w:p w14:paraId="4F2CF8A7" w14:textId="6676F1A5" w:rsidR="00215628" w:rsidRPr="00215628" w:rsidRDefault="00A25043" w:rsidP="00215628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15628" w:rsidRPr="00200380">
              <w:rPr>
                <w:rFonts w:ascii="Times New Roman" w:hAnsi="Times New Roman" w:cs="Times New Roman"/>
                <w:sz w:val="22"/>
                <w:szCs w:val="22"/>
              </w:rPr>
              <w:t xml:space="preserve"> psl.</w:t>
            </w:r>
          </w:p>
        </w:tc>
      </w:tr>
    </w:tbl>
    <w:p w14:paraId="6B819884" w14:textId="77777777" w:rsidR="00572CF4" w:rsidRPr="00572CF4" w:rsidRDefault="00572CF4" w:rsidP="00572CF4">
      <w:pPr>
        <w:tabs>
          <w:tab w:val="left" w:pos="3119"/>
        </w:tabs>
        <w:spacing w:line="276" w:lineRule="auto"/>
        <w:jc w:val="center"/>
        <w:rPr>
          <w:sz w:val="22"/>
          <w:szCs w:val="22"/>
        </w:rPr>
      </w:pPr>
    </w:p>
    <w:p w14:paraId="65C4F7FC" w14:textId="77777777" w:rsidR="00572CF4" w:rsidRPr="00572CF4" w:rsidRDefault="00572CF4" w:rsidP="00572CF4">
      <w:pPr>
        <w:tabs>
          <w:tab w:val="left" w:pos="3119"/>
        </w:tabs>
        <w:spacing w:line="276" w:lineRule="auto"/>
        <w:jc w:val="center"/>
        <w:rPr>
          <w:b/>
          <w:sz w:val="22"/>
          <w:szCs w:val="22"/>
        </w:rPr>
      </w:pPr>
      <w:r w:rsidRPr="00572CF4">
        <w:rPr>
          <w:b/>
          <w:sz w:val="22"/>
          <w:szCs w:val="22"/>
        </w:rPr>
        <w:t>PROJEKTO DALIES BYLOS BRĖŽINIŲ ŽINIARAŠTIS</w:t>
      </w: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839"/>
        <w:gridCol w:w="2558"/>
        <w:gridCol w:w="851"/>
        <w:gridCol w:w="4764"/>
        <w:gridCol w:w="1048"/>
      </w:tblGrid>
      <w:tr w:rsidR="00572CF4" w:rsidRPr="009434DA" w14:paraId="49EF4121" w14:textId="77777777" w:rsidTr="00860228">
        <w:trPr>
          <w:trHeight w:val="382"/>
        </w:trPr>
        <w:tc>
          <w:tcPr>
            <w:tcW w:w="839" w:type="dxa"/>
            <w:vAlign w:val="center"/>
          </w:tcPr>
          <w:p w14:paraId="506A7E73" w14:textId="77777777" w:rsidR="00572CF4" w:rsidRPr="009434DA" w:rsidRDefault="00572CF4" w:rsidP="00572CF4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2558" w:type="dxa"/>
            <w:vAlign w:val="center"/>
          </w:tcPr>
          <w:p w14:paraId="2081DDF1" w14:textId="77777777" w:rsidR="00572CF4" w:rsidRPr="009434DA" w:rsidRDefault="00572CF4" w:rsidP="00572CF4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b/>
                <w:sz w:val="22"/>
                <w:szCs w:val="22"/>
              </w:rPr>
              <w:t>Dokumento žymuo</w:t>
            </w:r>
          </w:p>
        </w:tc>
        <w:tc>
          <w:tcPr>
            <w:tcW w:w="851" w:type="dxa"/>
            <w:vAlign w:val="center"/>
          </w:tcPr>
          <w:p w14:paraId="312C2A10" w14:textId="77777777" w:rsidR="00572CF4" w:rsidRPr="009434DA" w:rsidRDefault="00572CF4" w:rsidP="00572CF4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b/>
                <w:sz w:val="22"/>
                <w:szCs w:val="22"/>
              </w:rPr>
              <w:t>Laida</w:t>
            </w:r>
          </w:p>
        </w:tc>
        <w:tc>
          <w:tcPr>
            <w:tcW w:w="4764" w:type="dxa"/>
            <w:vAlign w:val="center"/>
          </w:tcPr>
          <w:p w14:paraId="0656748B" w14:textId="77777777" w:rsidR="00572CF4" w:rsidRPr="009434DA" w:rsidRDefault="00572CF4" w:rsidP="00572CF4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b/>
                <w:sz w:val="22"/>
                <w:szCs w:val="22"/>
              </w:rPr>
              <w:t>Brėžinio pavadinimas</w:t>
            </w:r>
          </w:p>
        </w:tc>
        <w:tc>
          <w:tcPr>
            <w:tcW w:w="1048" w:type="dxa"/>
            <w:vAlign w:val="center"/>
          </w:tcPr>
          <w:p w14:paraId="3DC1ABF9" w14:textId="77777777" w:rsidR="00572CF4" w:rsidRPr="009434DA" w:rsidRDefault="00572CF4" w:rsidP="00572CF4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b/>
                <w:sz w:val="22"/>
                <w:szCs w:val="22"/>
              </w:rPr>
              <w:t>Pastabos</w:t>
            </w:r>
          </w:p>
        </w:tc>
      </w:tr>
      <w:tr w:rsidR="00563A01" w:rsidRPr="009434DA" w14:paraId="20F89C62" w14:textId="77777777" w:rsidTr="00860228">
        <w:tc>
          <w:tcPr>
            <w:tcW w:w="839" w:type="dxa"/>
          </w:tcPr>
          <w:p w14:paraId="633C849D" w14:textId="77777777" w:rsidR="00563A01" w:rsidRPr="009434DA" w:rsidRDefault="00563A01" w:rsidP="00563A01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</w:tcPr>
          <w:p w14:paraId="23B86DFB" w14:textId="795915AC" w:rsidR="00563A01" w:rsidRPr="009434DA" w:rsidRDefault="00215628" w:rsidP="00563A01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P-ŠVOK</w:t>
            </w:r>
            <w:r w:rsidR="00563A01" w:rsidRPr="009434DA">
              <w:rPr>
                <w:rFonts w:ascii="Times New Roman" w:hAnsi="Times New Roman" w:cs="Times New Roman"/>
                <w:sz w:val="22"/>
                <w:szCs w:val="22"/>
              </w:rPr>
              <w:t>-0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55FF2B9" w14:textId="34412135" w:rsidR="00563A01" w:rsidRPr="009434DA" w:rsidRDefault="00563A01" w:rsidP="00563A01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7CEF9A6A" w14:textId="2C556B26" w:rsidR="00563A01" w:rsidRPr="009434DA" w:rsidRDefault="00215628" w:rsidP="009434DA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Pirmo aukšto planas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. 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rojektuojama 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oro kondicionavimo sistema M1:100</w:t>
            </w:r>
          </w:p>
        </w:tc>
        <w:tc>
          <w:tcPr>
            <w:tcW w:w="1048" w:type="dxa"/>
          </w:tcPr>
          <w:p w14:paraId="0F03D46A" w14:textId="41C4A376" w:rsidR="00563A01" w:rsidRPr="009434DA" w:rsidRDefault="00563A01" w:rsidP="00563A01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  <w:tr w:rsidR="009434DA" w:rsidRPr="009434DA" w14:paraId="447C0326" w14:textId="77777777" w:rsidTr="00860228">
        <w:tc>
          <w:tcPr>
            <w:tcW w:w="839" w:type="dxa"/>
          </w:tcPr>
          <w:p w14:paraId="1AE0DC7C" w14:textId="77777777" w:rsidR="009434DA" w:rsidRPr="009434DA" w:rsidRDefault="009434DA" w:rsidP="00563A01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</w:tcPr>
          <w:p w14:paraId="3F774FF2" w14:textId="28D923DB" w:rsidR="009434DA" w:rsidRPr="009434DA" w:rsidRDefault="00215628" w:rsidP="00563A01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88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P-ŠVOK</w:t>
            </w:r>
            <w:r w:rsidR="009434DA" w:rsidRPr="009434DA">
              <w:rPr>
                <w:rFonts w:ascii="Times New Roman" w:hAnsi="Times New Roman" w:cs="Times New Roman"/>
                <w:sz w:val="22"/>
                <w:szCs w:val="22"/>
              </w:rPr>
              <w:t>-0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F42DB04" w14:textId="5E7B2FB4" w:rsidR="009434DA" w:rsidRPr="009434DA" w:rsidRDefault="009434DA" w:rsidP="00563A01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22D91C12" w14:textId="7E2CB4B5" w:rsidR="009434DA" w:rsidRPr="009434DA" w:rsidRDefault="00215628" w:rsidP="009434DA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Antro aukšto planas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D46C7">
              <w:rPr>
                <w:rFonts w:ascii="Times New Roman" w:hAnsi="Times New Roman" w:cs="Times New Roman"/>
                <w:sz w:val="22"/>
                <w:szCs w:val="22"/>
              </w:rPr>
              <w:t>Projektuojama oro kondicionavimo sistema M1:100</w:t>
            </w:r>
          </w:p>
        </w:tc>
        <w:tc>
          <w:tcPr>
            <w:tcW w:w="1048" w:type="dxa"/>
          </w:tcPr>
          <w:p w14:paraId="7E169C6D" w14:textId="20F3208E" w:rsidR="009434DA" w:rsidRPr="009434DA" w:rsidRDefault="009434DA" w:rsidP="00563A01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  <w:tr w:rsidR="009D46C7" w:rsidRPr="009434DA" w14:paraId="77444291" w14:textId="77777777" w:rsidTr="00860228">
        <w:tc>
          <w:tcPr>
            <w:tcW w:w="839" w:type="dxa"/>
          </w:tcPr>
          <w:p w14:paraId="62313E30" w14:textId="77777777" w:rsidR="009D46C7" w:rsidRPr="009D46C7" w:rsidRDefault="009D46C7" w:rsidP="009D46C7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</w:tcPr>
          <w:p w14:paraId="162BA07D" w14:textId="3DEB17F9" w:rsidR="009D46C7" w:rsidRDefault="009D46C7" w:rsidP="009D46C7">
            <w:pPr>
              <w:tabs>
                <w:tab w:val="left" w:pos="3119"/>
              </w:tabs>
              <w:spacing w:before="4" w:after="4"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25/688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P-ŠVOK-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851" w:type="dxa"/>
          </w:tcPr>
          <w:p w14:paraId="22B8A837" w14:textId="75144B9D" w:rsidR="009D46C7" w:rsidRPr="009434DA" w:rsidRDefault="009D46C7" w:rsidP="009D46C7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sz w:val="22"/>
                <w:szCs w:val="22"/>
              </w:rPr>
            </w:pPr>
            <w:r w:rsidRPr="006A221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211A006D" w14:textId="45A93CCB" w:rsidR="009D46C7" w:rsidRPr="009D46C7" w:rsidRDefault="009D46C7" w:rsidP="009D46C7">
            <w:pPr>
              <w:tabs>
                <w:tab w:val="left" w:pos="3119"/>
              </w:tabs>
              <w:spacing w:before="4" w:after="4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D46C7">
              <w:rPr>
                <w:rFonts w:ascii="Times New Roman" w:hAnsi="Times New Roman" w:cs="Times New Roman"/>
                <w:sz w:val="22"/>
                <w:szCs w:val="22"/>
              </w:rPr>
              <w:t>Pirmo aukšto planas. Projektuojama kondensato nuotekų nuvedimo sistema M1:100</w:t>
            </w:r>
          </w:p>
        </w:tc>
        <w:tc>
          <w:tcPr>
            <w:tcW w:w="1048" w:type="dxa"/>
          </w:tcPr>
          <w:p w14:paraId="7D8F2325" w14:textId="6642811A" w:rsidR="009D46C7" w:rsidRPr="009434DA" w:rsidRDefault="009D46C7" w:rsidP="009D46C7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sz w:val="22"/>
                <w:szCs w:val="22"/>
              </w:rPr>
            </w:pPr>
            <w:r w:rsidRPr="00AD6CE2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  <w:tr w:rsidR="009D46C7" w:rsidRPr="009434DA" w14:paraId="6EE8B192" w14:textId="77777777" w:rsidTr="00860228">
        <w:tc>
          <w:tcPr>
            <w:tcW w:w="839" w:type="dxa"/>
          </w:tcPr>
          <w:p w14:paraId="10BAA5BF" w14:textId="77777777" w:rsidR="009D46C7" w:rsidRPr="009D46C7" w:rsidRDefault="009D46C7" w:rsidP="009D46C7">
            <w:pPr>
              <w:pStyle w:val="Sraopastraipa"/>
              <w:numPr>
                <w:ilvl w:val="0"/>
                <w:numId w:val="42"/>
              </w:numPr>
              <w:tabs>
                <w:tab w:val="left" w:pos="3119"/>
              </w:tabs>
              <w:spacing w:before="4" w:after="4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</w:tcPr>
          <w:p w14:paraId="6375479B" w14:textId="42CD60EC" w:rsidR="009D46C7" w:rsidRDefault="009D46C7" w:rsidP="009D46C7">
            <w:pPr>
              <w:tabs>
                <w:tab w:val="left" w:pos="3119"/>
              </w:tabs>
              <w:spacing w:before="4" w:after="4"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25/688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-T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9434DA">
              <w:rPr>
                <w:rFonts w:ascii="Times New Roman" w:hAnsi="Times New Roman" w:cs="Times New Roman"/>
                <w:sz w:val="22"/>
                <w:szCs w:val="22"/>
              </w:rPr>
              <w:t>P-ŠVOK-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14:paraId="2549007E" w14:textId="26A5AD37" w:rsidR="009D46C7" w:rsidRPr="009434DA" w:rsidRDefault="009D46C7" w:rsidP="009D46C7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sz w:val="22"/>
                <w:szCs w:val="22"/>
              </w:rPr>
            </w:pPr>
            <w:r w:rsidRPr="006A221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64" w:type="dxa"/>
          </w:tcPr>
          <w:p w14:paraId="7CA4ACEC" w14:textId="5C97672D" w:rsidR="009D46C7" w:rsidRDefault="009D46C7" w:rsidP="009D46C7">
            <w:pPr>
              <w:tabs>
                <w:tab w:val="left" w:pos="3119"/>
              </w:tabs>
              <w:spacing w:before="4" w:after="4" w:line="276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Antro aukšto planas</w:t>
            </w:r>
            <w:r w:rsidRPr="009D46C7">
              <w:rPr>
                <w:rFonts w:ascii="Times New Roman" w:hAnsi="Times New Roman" w:cs="Times New Roman"/>
                <w:sz w:val="22"/>
                <w:szCs w:val="22"/>
              </w:rPr>
              <w:t>. Projektuojama kondensato nuotekų nuvedimo sistema M1:100</w:t>
            </w:r>
          </w:p>
        </w:tc>
        <w:tc>
          <w:tcPr>
            <w:tcW w:w="1048" w:type="dxa"/>
          </w:tcPr>
          <w:p w14:paraId="548AE10E" w14:textId="205FBE4E" w:rsidR="009D46C7" w:rsidRPr="009434DA" w:rsidRDefault="009D46C7" w:rsidP="009D46C7">
            <w:pPr>
              <w:tabs>
                <w:tab w:val="left" w:pos="3119"/>
              </w:tabs>
              <w:spacing w:before="4" w:after="4" w:line="276" w:lineRule="auto"/>
              <w:jc w:val="center"/>
              <w:rPr>
                <w:sz w:val="22"/>
                <w:szCs w:val="22"/>
              </w:rPr>
            </w:pPr>
            <w:r w:rsidRPr="00AD6CE2">
              <w:rPr>
                <w:rFonts w:ascii="Times New Roman" w:hAnsi="Times New Roman" w:cs="Times New Roman"/>
                <w:sz w:val="22"/>
                <w:szCs w:val="22"/>
              </w:rPr>
              <w:t>1 psl.</w:t>
            </w:r>
          </w:p>
        </w:tc>
      </w:tr>
    </w:tbl>
    <w:p w14:paraId="0B7EC84E" w14:textId="77777777" w:rsidR="00860228" w:rsidRDefault="00860228" w:rsidP="00572CF4">
      <w:pPr>
        <w:tabs>
          <w:tab w:val="left" w:pos="3119"/>
        </w:tabs>
        <w:spacing w:line="276" w:lineRule="auto"/>
        <w:jc w:val="center"/>
        <w:rPr>
          <w:sz w:val="22"/>
          <w:szCs w:val="22"/>
        </w:rPr>
      </w:pPr>
    </w:p>
    <w:sectPr w:rsidR="00860228" w:rsidSect="0037463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1" w:bottom="1797" w:left="1155" w:header="567" w:footer="605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745D" w14:textId="77777777" w:rsidR="008676C9" w:rsidRDefault="008676C9">
      <w:r>
        <w:separator/>
      </w:r>
    </w:p>
  </w:endnote>
  <w:endnote w:type="continuationSeparator" w:id="0">
    <w:p w14:paraId="61770AF7" w14:textId="77777777" w:rsidR="008676C9" w:rsidRDefault="0086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aneHelvetica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rueHelvetica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5" w:usb1="00000000" w:usb2="00000000" w:usb3="00000000" w:csb0="00000080" w:csb1="00000000"/>
  </w:font>
  <w:font w:name="StarSymbol">
    <w:altName w:val="Arial Unicode MS"/>
    <w:charset w:val="02"/>
    <w:family w:val="auto"/>
    <w:pitch w:val="default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E40C" w14:textId="77777777" w:rsidR="000A191B" w:rsidRDefault="000A191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1AE90C0" w14:textId="683BE3B8" w:rsidR="000A191B" w:rsidRDefault="00A1303D">
    <w:pPr>
      <w:pStyle w:val="FooterFrame"/>
      <w:framePr w:wrap="around"/>
      <w:ind w:right="360"/>
      <w:rPr>
        <w:noProof/>
      </w:rPr>
    </w:pPr>
    <w:fldSimple w:instr=" FILENAME \p  \* MERGEFORMAT ">
      <w:r>
        <w:rPr>
          <w:noProof/>
        </w:rPr>
        <w:t>/Users/ivona/Library/Mobile Documents/com~apple~CloudDocs/00 TP/644 TP Žuvėdrų g. 38/00 TP ŠVOK/02. TURINYS.docx</w:t>
      </w:r>
    </w:fldSimple>
  </w:p>
  <w:p w14:paraId="00F40147" w14:textId="77777777" w:rsidR="000A191B" w:rsidRDefault="000A191B">
    <w:pPr>
      <w:pStyle w:val="Porat"/>
      <w:rPr>
        <w:noProof/>
      </w:rPr>
    </w:pPr>
    <w:r>
      <w:rPr>
        <w:noProof/>
        <w:lang w:val="en-US"/>
      </w:rPr>
      <w:drawing>
        <wp:inline distT="0" distB="0" distL="0" distR="0" wp14:anchorId="18373006" wp14:editId="183A041D">
          <wp:extent cx="419100" cy="123825"/>
          <wp:effectExtent l="0" t="0" r="0" b="9525"/>
          <wp:docPr id="3" name="Picture 3" descr="Cowi-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wi-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C3A2" w14:textId="77777777" w:rsidR="000A191B" w:rsidRDefault="000A191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4</w:t>
    </w:r>
    <w:r>
      <w:rPr>
        <w:rStyle w:val="Puslapionumeris"/>
      </w:rPr>
      <w:fldChar w:fldCharType="end"/>
    </w:r>
  </w:p>
  <w:tbl>
    <w:tblPr>
      <w:tblW w:w="9761" w:type="dxa"/>
      <w:tblInd w:w="459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491"/>
      <w:gridCol w:w="3688"/>
      <w:gridCol w:w="851"/>
      <w:gridCol w:w="850"/>
      <w:gridCol w:w="851"/>
      <w:gridCol w:w="30"/>
    </w:tblGrid>
    <w:tr w:rsidR="00860228" w:rsidRPr="002D6A33" w14:paraId="534F25D1" w14:textId="77777777" w:rsidTr="00CC43D6">
      <w:trPr>
        <w:trHeight w:val="297"/>
        <w:tblHeader/>
      </w:trPr>
      <w:tc>
        <w:tcPr>
          <w:tcW w:w="3491" w:type="dxa"/>
          <w:tcMar>
            <w:top w:w="0" w:type="dxa"/>
            <w:left w:w="0" w:type="dxa"/>
            <w:bottom w:w="0" w:type="dxa"/>
            <w:right w:w="0" w:type="dxa"/>
          </w:tcMar>
        </w:tcPr>
        <w:p w14:paraId="436113AE" w14:textId="77777777" w:rsidR="00860228" w:rsidRPr="002D6A33" w:rsidRDefault="00860228" w:rsidP="00860228">
          <w:pPr>
            <w:pStyle w:val="TableHeading"/>
            <w:snapToGrid w:val="0"/>
            <w:rPr>
              <w:rFonts w:ascii="Times New Roman" w:hAnsi="Times New Roman" w:cs="Times New Roman"/>
            </w:rPr>
          </w:pPr>
        </w:p>
      </w:tc>
      <w:tc>
        <w:tcPr>
          <w:tcW w:w="368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3CC5E3" w14:textId="20F2EB16" w:rsidR="00860228" w:rsidRPr="00CB4E7F" w:rsidRDefault="00860228" w:rsidP="00860228">
          <w:pPr>
            <w:snapToGrid w:val="0"/>
            <w:jc w:val="center"/>
            <w:rPr>
              <w:b/>
              <w:bCs/>
            </w:rPr>
          </w:pPr>
          <w:r w:rsidRPr="00CB4E7F">
            <w:rPr>
              <w:b/>
              <w:bCs/>
              <w:sz w:val="18"/>
              <w:szCs w:val="18"/>
            </w:rPr>
            <w:t>23/488-TP-ŠVOK-</w:t>
          </w:r>
          <w:r>
            <w:rPr>
              <w:b/>
              <w:bCs/>
              <w:sz w:val="18"/>
              <w:szCs w:val="18"/>
            </w:rPr>
            <w:t>DŽ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8080D5" w14:textId="77777777" w:rsidR="00860228" w:rsidRPr="002D6A33" w:rsidRDefault="00860228" w:rsidP="00860228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Lapas</w:t>
          </w:r>
        </w:p>
      </w:tc>
      <w:tc>
        <w:tcPr>
          <w:tcW w:w="8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DB76D1" w14:textId="77777777" w:rsidR="00860228" w:rsidRPr="002D6A33" w:rsidRDefault="00860228" w:rsidP="00860228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Lapų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6A317A" w14:textId="77777777" w:rsidR="00860228" w:rsidRPr="002D6A33" w:rsidRDefault="00860228" w:rsidP="00860228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Laida</w:t>
          </w:r>
        </w:p>
      </w:tc>
      <w:tc>
        <w:tcPr>
          <w:tcW w:w="30" w:type="dxa"/>
          <w:tcBorders>
            <w:left w:val="single" w:sz="8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2F8F154" w14:textId="77777777" w:rsidR="00860228" w:rsidRPr="002D6A33" w:rsidRDefault="00860228" w:rsidP="00860228">
          <w:pPr>
            <w:snapToGrid w:val="0"/>
          </w:pPr>
        </w:p>
      </w:tc>
    </w:tr>
    <w:tr w:rsidR="00860228" w:rsidRPr="002D6A33" w14:paraId="238BDDB5" w14:textId="77777777" w:rsidTr="00CC43D6">
      <w:trPr>
        <w:trHeight w:val="253"/>
      </w:trPr>
      <w:tc>
        <w:tcPr>
          <w:tcW w:w="3491" w:type="dxa"/>
          <w:tcMar>
            <w:top w:w="0" w:type="dxa"/>
            <w:left w:w="0" w:type="dxa"/>
            <w:bottom w:w="0" w:type="dxa"/>
            <w:right w:w="0" w:type="dxa"/>
          </w:tcMar>
        </w:tcPr>
        <w:p w14:paraId="1E6A97F9" w14:textId="77777777" w:rsidR="00860228" w:rsidRPr="002D6A33" w:rsidRDefault="00860228" w:rsidP="00860228">
          <w:pPr>
            <w:pStyle w:val="TableContents"/>
            <w:snapToGrid w:val="0"/>
            <w:rPr>
              <w:rFonts w:ascii="Times New Roman" w:hAnsi="Times New Roman" w:cs="Times New Roman"/>
            </w:rPr>
          </w:pPr>
        </w:p>
      </w:tc>
      <w:tc>
        <w:tcPr>
          <w:tcW w:w="368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4E526" w14:textId="77777777" w:rsidR="00860228" w:rsidRPr="002D6A33" w:rsidRDefault="00860228" w:rsidP="00860228">
          <w:pPr>
            <w:snapToGrid w:val="0"/>
            <w:rPr>
              <w:b/>
              <w:bCs/>
              <w:szCs w:val="22"/>
            </w:rPr>
          </w:pP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E7DDC4" w14:textId="77777777" w:rsidR="00860228" w:rsidRPr="002D6A33" w:rsidRDefault="00860228" w:rsidP="00860228">
          <w:pPr>
            <w:snapToGrid w:val="0"/>
            <w:jc w:val="center"/>
          </w:pPr>
          <w:r w:rsidRPr="002D6A33">
            <w:rPr>
              <w:sz w:val="20"/>
            </w:rPr>
            <w:fldChar w:fldCharType="begin"/>
          </w:r>
          <w:r w:rsidRPr="002D6A33">
            <w:rPr>
              <w:sz w:val="20"/>
            </w:rPr>
            <w:instrText xml:space="preserve"> PAGE </w:instrText>
          </w:r>
          <w:r w:rsidRPr="002D6A33">
            <w:rPr>
              <w:sz w:val="20"/>
            </w:rPr>
            <w:fldChar w:fldCharType="separate"/>
          </w:r>
          <w:r>
            <w:rPr>
              <w:noProof/>
              <w:sz w:val="20"/>
            </w:rPr>
            <w:t>4</w:t>
          </w:r>
          <w:r w:rsidRPr="002D6A33">
            <w:rPr>
              <w:sz w:val="20"/>
            </w:rPr>
            <w:fldChar w:fldCharType="end"/>
          </w:r>
        </w:p>
      </w:tc>
      <w:tc>
        <w:tcPr>
          <w:tcW w:w="850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335E87" w14:textId="77777777" w:rsidR="00860228" w:rsidRPr="002D6A33" w:rsidRDefault="00860228" w:rsidP="00860228">
          <w:pPr>
            <w:snapToGrid w:val="0"/>
            <w:jc w:val="center"/>
          </w:pPr>
          <w:r w:rsidRPr="002D6A33">
            <w:rPr>
              <w:sz w:val="20"/>
            </w:rPr>
            <w:fldChar w:fldCharType="begin"/>
          </w:r>
          <w:r w:rsidRPr="002D6A33">
            <w:rPr>
              <w:sz w:val="20"/>
            </w:rPr>
            <w:instrText xml:space="preserve"> NUMPAGES \* ARABIC </w:instrText>
          </w:r>
          <w:r w:rsidRPr="002D6A33">
            <w:rPr>
              <w:sz w:val="20"/>
            </w:rPr>
            <w:fldChar w:fldCharType="separate"/>
          </w:r>
          <w:r>
            <w:rPr>
              <w:noProof/>
              <w:sz w:val="20"/>
            </w:rPr>
            <w:t>4</w:t>
          </w:r>
          <w:r w:rsidRPr="002D6A33">
            <w:rPr>
              <w:sz w:val="20"/>
            </w:rPr>
            <w:fldChar w:fldCharType="end"/>
          </w: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E2EF9" w14:textId="77777777" w:rsidR="00860228" w:rsidRPr="002D6A33" w:rsidRDefault="00860228" w:rsidP="00860228">
          <w:pPr>
            <w:snapToGrid w:val="0"/>
            <w:jc w:val="center"/>
            <w:rPr>
              <w:sz w:val="20"/>
            </w:rPr>
          </w:pPr>
          <w:r w:rsidRPr="002D6A33">
            <w:rPr>
              <w:sz w:val="20"/>
            </w:rPr>
            <w:t>0</w:t>
          </w:r>
        </w:p>
      </w:tc>
      <w:tc>
        <w:tcPr>
          <w:tcW w:w="30" w:type="dxa"/>
          <w:tcBorders>
            <w:left w:val="single" w:sz="8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71CB655" w14:textId="77777777" w:rsidR="00860228" w:rsidRPr="002D6A33" w:rsidRDefault="00860228" w:rsidP="00860228">
          <w:pPr>
            <w:snapToGrid w:val="0"/>
          </w:pPr>
        </w:p>
      </w:tc>
    </w:tr>
  </w:tbl>
  <w:p w14:paraId="05EDDCE8" w14:textId="77777777" w:rsidR="000A191B" w:rsidRDefault="000A191B" w:rsidP="00392AF6">
    <w:pPr>
      <w:pStyle w:val="Porat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890" w:type="dxa"/>
      <w:jc w:val="center"/>
      <w:tblLayout w:type="fixed"/>
      <w:tblLook w:val="04A0" w:firstRow="1" w:lastRow="0" w:firstColumn="1" w:lastColumn="0" w:noHBand="0" w:noVBand="1"/>
    </w:tblPr>
    <w:tblGrid>
      <w:gridCol w:w="890"/>
      <w:gridCol w:w="948"/>
      <w:gridCol w:w="492"/>
      <w:gridCol w:w="1351"/>
      <w:gridCol w:w="1257"/>
      <w:gridCol w:w="3872"/>
      <w:gridCol w:w="540"/>
      <w:gridCol w:w="540"/>
    </w:tblGrid>
    <w:tr w:rsidR="001D2E02" w:rsidRPr="00D807A6" w14:paraId="5D5C429A" w14:textId="77777777" w:rsidTr="002D01AE">
      <w:trPr>
        <w:trHeight w:val="348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069A41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FC7B515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  <w:tc>
        <w:tcPr>
          <w:tcW w:w="7560" w:type="dxa"/>
          <w:gridSpan w:val="5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B7AB41A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</w:tr>
    <w:tr w:rsidR="00215628" w:rsidRPr="00D807A6" w14:paraId="1ACF9953" w14:textId="77777777" w:rsidTr="002D01AE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7CD31CB" w14:textId="500DE922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0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FC179B" w14:textId="5F5F2324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lang w:val="en-US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202</w:t>
          </w:r>
          <w:r>
            <w:rPr>
              <w:rFonts w:ascii="Times New Roman" w:hAnsi="Times New Roman" w:cs="Times New Roman"/>
              <w:sz w:val="16"/>
              <w:szCs w:val="16"/>
            </w:rPr>
            <w:t>5-0</w:t>
          </w:r>
          <w:r w:rsidR="009D46C7">
            <w:rPr>
              <w:rFonts w:ascii="Times New Roman" w:hAnsi="Times New Roman" w:cs="Times New Roman"/>
              <w:sz w:val="16"/>
              <w:szCs w:val="16"/>
            </w:rPr>
            <w:t>7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43226D80" w14:textId="547E35FD" w:rsidR="00215628" w:rsidRPr="00D807A6" w:rsidRDefault="00215628" w:rsidP="00215628">
          <w:pPr>
            <w:pStyle w:val="Betarp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Fonts w:ascii="Times New Roman" w:hAnsi="Times New Roman" w:cs="Times New Roman"/>
              <w:sz w:val="16"/>
              <w:szCs w:val="16"/>
            </w:rPr>
            <w:t>PAPRASTOJO REMONTO DARBAMS ATLIKTI</w:t>
          </w:r>
        </w:p>
      </w:tc>
    </w:tr>
    <w:tr w:rsidR="00215628" w:rsidRPr="00D807A6" w14:paraId="46E7033E" w14:textId="77777777" w:rsidTr="002D01AE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939C61E" w14:textId="1848C2F2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LAIDA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87232E2" w14:textId="490362D1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DATA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4016D49B" w14:textId="79072878" w:rsidR="00215628" w:rsidRPr="00D807A6" w:rsidRDefault="00215628" w:rsidP="00215628">
          <w:pPr>
            <w:pStyle w:val="Betarp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LAIDOS STATUSAS, KEITIMO PRIŽASTIS (JEI TAIKOMA)</w:t>
          </w:r>
        </w:p>
      </w:tc>
    </w:tr>
    <w:tr w:rsidR="001D2E02" w:rsidRPr="00D807A6" w14:paraId="7582A63A" w14:textId="77777777" w:rsidTr="002D01AE">
      <w:trPr>
        <w:trHeight w:val="1180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7743F8F" w14:textId="77777777" w:rsidR="001D2E02" w:rsidRPr="00D807A6" w:rsidRDefault="001D2E02" w:rsidP="001D2E02">
          <w:pPr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  <w:p w14:paraId="31B72937" w14:textId="77777777" w:rsidR="001D2E02" w:rsidRPr="00D807A6" w:rsidRDefault="001D2E02" w:rsidP="001D2E02">
          <w:pPr>
            <w:rPr>
              <w:rFonts w:ascii="Times New Roman" w:hAnsi="Times New Roman" w:cs="Times New Roman"/>
              <w:sz w:val="16"/>
              <w:szCs w:val="16"/>
            </w:rPr>
          </w:pPr>
        </w:p>
        <w:p w14:paraId="5AB4FBC5" w14:textId="77777777" w:rsidR="001D2E02" w:rsidRPr="00D807A6" w:rsidRDefault="001D2E02" w:rsidP="001D2E02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D807A6">
            <w:rPr>
              <w:rFonts w:ascii="Times New Roman" w:hAnsi="Times New Roman" w:cs="Times New Roman"/>
              <w:sz w:val="16"/>
              <w:szCs w:val="16"/>
            </w:rPr>
            <w:t>Atetstato</w:t>
          </w:r>
          <w:proofErr w:type="spellEnd"/>
          <w:r w:rsidRPr="00D807A6">
            <w:rPr>
              <w:rFonts w:ascii="Times New Roman" w:hAnsi="Times New Roman" w:cs="Times New Roman"/>
              <w:sz w:val="16"/>
              <w:szCs w:val="16"/>
            </w:rPr>
            <w:t xml:space="preserve"> Nr.</w:t>
          </w:r>
        </w:p>
        <w:p w14:paraId="6C2B97C5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4048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6E95083" w14:textId="77777777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D807A6">
            <w:rPr>
              <w:rFonts w:ascii="Times New Roman" w:hAnsi="Times New Roman" w:cs="Times New Roman"/>
              <w:sz w:val="32"/>
              <w:szCs w:val="32"/>
            </w:rPr>
            <w:t>UAB „</w:t>
          </w:r>
          <w:proofErr w:type="spellStart"/>
          <w:r w:rsidRPr="00D807A6">
            <w:rPr>
              <w:rFonts w:ascii="Times New Roman" w:hAnsi="Times New Roman" w:cs="Times New Roman"/>
              <w:sz w:val="32"/>
              <w:szCs w:val="32"/>
            </w:rPr>
            <w:t>Tauridas</w:t>
          </w:r>
          <w:proofErr w:type="spellEnd"/>
          <w:r w:rsidRPr="00D807A6">
            <w:rPr>
              <w:rFonts w:ascii="Times New Roman" w:hAnsi="Times New Roman" w:cs="Times New Roman"/>
              <w:sz w:val="32"/>
              <w:szCs w:val="32"/>
            </w:rPr>
            <w:t>“</w:t>
          </w:r>
        </w:p>
        <w:p w14:paraId="5FC26F67" w14:textId="77777777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Įmonės kodas: 303362908, </w:t>
          </w:r>
          <w:r>
            <w:rPr>
              <w:rFonts w:ascii="Times New Roman" w:hAnsi="Times New Roman" w:cs="Times New Roman"/>
              <w:sz w:val="14"/>
              <w:szCs w:val="14"/>
            </w:rPr>
            <w:t>Igno Šimulionio g. 3-149</w:t>
          </w:r>
          <w:r w:rsidRPr="00D807A6">
            <w:rPr>
              <w:rFonts w:ascii="Times New Roman" w:hAnsi="Times New Roman" w:cs="Times New Roman"/>
              <w:sz w:val="14"/>
              <w:szCs w:val="14"/>
            </w:rPr>
            <w:t>, Vilnius</w:t>
          </w:r>
        </w:p>
        <w:p w14:paraId="56464CD9" w14:textId="4138BD00" w:rsidR="001D2E02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sz w:val="32"/>
              <w:szCs w:val="32"/>
              <w:lang w:val="en-GB"/>
            </w:rPr>
          </w:pP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Mob. Tel.: </w:t>
          </w:r>
          <w:r>
            <w:rPr>
              <w:rFonts w:ascii="Times New Roman" w:hAnsi="Times New Roman" w:cs="Times New Roman"/>
              <w:sz w:val="14"/>
              <w:szCs w:val="14"/>
            </w:rPr>
            <w:t>+370</w:t>
          </w: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 693 73999, </w:t>
          </w:r>
          <w:proofErr w:type="spellStart"/>
          <w:r w:rsidRPr="00D807A6">
            <w:rPr>
              <w:rFonts w:ascii="Times New Roman" w:hAnsi="Times New Roman" w:cs="Times New Roman"/>
              <w:sz w:val="14"/>
              <w:szCs w:val="14"/>
            </w:rPr>
            <w:t>el.paštas</w:t>
          </w:r>
          <w:proofErr w:type="spellEnd"/>
          <w:r w:rsidRPr="00D807A6">
            <w:rPr>
              <w:rFonts w:ascii="Times New Roman" w:hAnsi="Times New Roman" w:cs="Times New Roman"/>
              <w:sz w:val="14"/>
              <w:szCs w:val="14"/>
            </w:rPr>
            <w:t>: info</w:t>
          </w:r>
          <w:r w:rsidRPr="00D807A6">
            <w:rPr>
              <w:rFonts w:ascii="Times New Roman" w:hAnsi="Times New Roman" w:cs="Times New Roman"/>
              <w:sz w:val="14"/>
              <w:szCs w:val="14"/>
              <w:lang w:val="en-GB"/>
            </w:rPr>
            <w:t>@tauridas.lt</w:t>
          </w:r>
        </w:p>
      </w:tc>
      <w:tc>
        <w:tcPr>
          <w:tcW w:w="4952" w:type="dxa"/>
          <w:gridSpan w:val="3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69771F7" w14:textId="77777777" w:rsidR="009D46C7" w:rsidRPr="00CB4E7F" w:rsidRDefault="009D46C7" w:rsidP="009D46C7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  <w:r w:rsidRPr="00CB4E7F">
            <w:rPr>
              <w:rFonts w:ascii="Times New Roman" w:hAnsi="Times New Roman" w:cs="Times New Roman"/>
              <w:b/>
              <w:sz w:val="18"/>
              <w:szCs w:val="18"/>
            </w:rPr>
            <w:t>Projekto numeris:</w:t>
          </w:r>
          <w:r w:rsidRPr="00CB4E7F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sz w:val="18"/>
              <w:szCs w:val="18"/>
            </w:rPr>
            <w:t>25/688</w:t>
          </w:r>
        </w:p>
        <w:p w14:paraId="1B931B15" w14:textId="4AFBDA4F" w:rsidR="001D2E02" w:rsidRPr="00D807A6" w:rsidRDefault="009D46C7" w:rsidP="009D46C7">
          <w:pPr>
            <w:pStyle w:val="Betarp"/>
            <w:rPr>
              <w:rFonts w:ascii="Times New Roman" w:hAnsi="Times New Roman" w:cs="Times New Roman"/>
              <w:sz w:val="20"/>
            </w:rPr>
          </w:pPr>
          <w:r w:rsidRPr="00CB4E7F">
            <w:rPr>
              <w:rFonts w:ascii="Times New Roman" w:hAnsi="Times New Roman" w:cs="Times New Roman"/>
              <w:b/>
              <w:sz w:val="18"/>
              <w:szCs w:val="18"/>
            </w:rPr>
            <w:t>Projekto pavadinimas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: </w:t>
          </w:r>
          <w:r w:rsidRPr="00267164">
            <w:rPr>
              <w:rFonts w:ascii="Times New Roman" w:hAnsi="Times New Roman" w:cs="Times New Roman"/>
              <w:bCs/>
              <w:sz w:val="18"/>
              <w:szCs w:val="18"/>
            </w:rPr>
            <w:t>Administracinės paskirties pastato</w:t>
          </w:r>
          <w:r>
            <w:rPr>
              <w:rFonts w:ascii="Times New Roman" w:hAnsi="Times New Roman" w:cs="Times New Roman"/>
              <w:bCs/>
              <w:sz w:val="18"/>
              <w:szCs w:val="18"/>
            </w:rPr>
            <w:t>, Vilniaus</w:t>
          </w:r>
          <w:r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 g. </w:t>
          </w:r>
          <w:r>
            <w:rPr>
              <w:rFonts w:ascii="Times New Roman" w:hAnsi="Times New Roman" w:cs="Times New Roman"/>
              <w:bCs/>
              <w:sz w:val="18"/>
              <w:szCs w:val="18"/>
            </w:rPr>
            <w:t>58</w:t>
          </w:r>
          <w:r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, </w:t>
          </w:r>
          <w:r>
            <w:rPr>
              <w:rFonts w:ascii="Times New Roman" w:hAnsi="Times New Roman" w:cs="Times New Roman"/>
              <w:bCs/>
              <w:sz w:val="18"/>
              <w:szCs w:val="18"/>
            </w:rPr>
            <w:t>Šalčininkuose</w:t>
          </w:r>
          <w:r w:rsidRPr="001A7138">
            <w:rPr>
              <w:rFonts w:ascii="Times New Roman" w:hAnsi="Times New Roman" w:cs="Times New Roman"/>
              <w:bCs/>
              <w:sz w:val="18"/>
              <w:szCs w:val="18"/>
            </w:rPr>
            <w:t>, oro kondicionavimo sistem</w:t>
          </w:r>
          <w:r>
            <w:rPr>
              <w:rFonts w:ascii="Times New Roman" w:hAnsi="Times New Roman" w:cs="Times New Roman"/>
              <w:bCs/>
              <w:sz w:val="18"/>
              <w:szCs w:val="18"/>
            </w:rPr>
            <w:t>os</w:t>
          </w:r>
          <w:r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 paprastojo remonto projektas</w:t>
          </w:r>
        </w:p>
      </w:tc>
    </w:tr>
    <w:tr w:rsidR="00215628" w:rsidRPr="00D807A6" w14:paraId="7C2D2354" w14:textId="77777777" w:rsidTr="00D807A6">
      <w:trPr>
        <w:trHeight w:val="291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3008B7" w14:textId="0FBBC819" w:rsidR="00215628" w:rsidRPr="00D807A6" w:rsidRDefault="00215628" w:rsidP="00215628">
          <w:pPr>
            <w:pStyle w:val="Betarp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41304</w:t>
          </w: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3DCB21E2" w14:textId="14BE2188" w:rsidR="00215628" w:rsidRPr="00D807A6" w:rsidRDefault="00215628" w:rsidP="00215628">
          <w:pPr>
            <w:pStyle w:val="Betarp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PDV</w:t>
          </w:r>
        </w:p>
      </w:tc>
      <w:tc>
        <w:tcPr>
          <w:tcW w:w="1843" w:type="dxa"/>
          <w:gridSpan w:val="2"/>
          <w:vAlign w:val="center"/>
        </w:tcPr>
        <w:p w14:paraId="34DFA6EE" w14:textId="26F7EF74" w:rsidR="00215628" w:rsidRPr="00D807A6" w:rsidRDefault="00215628" w:rsidP="00215628">
          <w:pPr>
            <w:pStyle w:val="Betarp"/>
            <w:rPr>
              <w:rFonts w:ascii="Times New Roman" w:hAnsi="Times New Roman" w:cs="Times New Roman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I.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Matikiūnienė</w:t>
          </w:r>
        </w:p>
      </w:tc>
      <w:tc>
        <w:tcPr>
          <w:tcW w:w="1257" w:type="dxa"/>
          <w:tcBorders>
            <w:right w:val="single" w:sz="4" w:space="0" w:color="auto"/>
          </w:tcBorders>
        </w:tcPr>
        <w:p w14:paraId="0313CB69" w14:textId="77777777" w:rsidR="00215628" w:rsidRPr="00D807A6" w:rsidRDefault="00215628" w:rsidP="00215628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 w:val="restart"/>
          <w:tcBorders>
            <w:left w:val="single" w:sz="4" w:space="0" w:color="auto"/>
          </w:tcBorders>
        </w:tcPr>
        <w:p w14:paraId="296F318B" w14:textId="77777777" w:rsidR="00215628" w:rsidRPr="00563A01" w:rsidRDefault="00215628" w:rsidP="00215628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563A01">
            <w:rPr>
              <w:rFonts w:ascii="Times New Roman" w:hAnsi="Times New Roman" w:cs="Times New Roman"/>
              <w:b/>
              <w:bCs/>
              <w:sz w:val="18"/>
              <w:szCs w:val="18"/>
            </w:rPr>
            <w:t>Dokumento pavadinimas:</w:t>
          </w:r>
        </w:p>
        <w:p w14:paraId="29CC7665" w14:textId="77777777" w:rsidR="00215628" w:rsidRPr="00563A01" w:rsidRDefault="00215628" w:rsidP="00215628">
          <w:pPr>
            <w:pStyle w:val="Betarp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</w:p>
        <w:p w14:paraId="23E6C374" w14:textId="244AA235" w:rsidR="00215628" w:rsidRPr="00D807A6" w:rsidRDefault="00215628" w:rsidP="00215628">
          <w:pPr>
            <w:pStyle w:val="Betarp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563A01">
            <w:rPr>
              <w:rFonts w:ascii="Times New Roman" w:hAnsi="Times New Roman" w:cs="Times New Roman"/>
              <w:bCs/>
              <w:sz w:val="18"/>
              <w:szCs w:val="18"/>
            </w:rPr>
            <w:t>DOKUMENTŲ ŽINIARAŠTIS</w:t>
          </w:r>
        </w:p>
      </w:tc>
      <w:tc>
        <w:tcPr>
          <w:tcW w:w="540" w:type="dxa"/>
          <w:tcBorders>
            <w:right w:val="single" w:sz="4" w:space="0" w:color="auto"/>
          </w:tcBorders>
        </w:tcPr>
        <w:p w14:paraId="66E50CE9" w14:textId="77777777" w:rsidR="00215628" w:rsidRPr="00D807A6" w:rsidRDefault="00215628" w:rsidP="00215628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Laida</w:t>
          </w:r>
        </w:p>
      </w:tc>
    </w:tr>
    <w:tr w:rsidR="006C6837" w:rsidRPr="00D807A6" w14:paraId="34FDC6A8" w14:textId="77777777" w:rsidTr="00D807A6">
      <w:trPr>
        <w:trHeight w:val="277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AB141CD" w14:textId="50924A55" w:rsidR="006C6837" w:rsidRPr="00D807A6" w:rsidRDefault="006C6837" w:rsidP="006C6837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2D365214" w14:textId="7A84B7F6" w:rsidR="006C6837" w:rsidRPr="00D807A6" w:rsidRDefault="006C6837" w:rsidP="006C6837">
          <w:pPr>
            <w:pStyle w:val="Betarp"/>
            <w:ind w:right="-10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843" w:type="dxa"/>
          <w:gridSpan w:val="2"/>
          <w:vAlign w:val="center"/>
        </w:tcPr>
        <w:p w14:paraId="17F7A5BB" w14:textId="5253F903" w:rsidR="006C6837" w:rsidRPr="00D807A6" w:rsidRDefault="006C6837" w:rsidP="006C6837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257" w:type="dxa"/>
          <w:tcBorders>
            <w:right w:val="single" w:sz="4" w:space="0" w:color="auto"/>
          </w:tcBorders>
        </w:tcPr>
        <w:p w14:paraId="129DAFF5" w14:textId="3FED5B9D" w:rsidR="006C6837" w:rsidRPr="00D807A6" w:rsidRDefault="006C6837" w:rsidP="006C6837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</w:tcBorders>
        </w:tcPr>
        <w:p w14:paraId="4674063F" w14:textId="77777777" w:rsidR="006C6837" w:rsidRPr="00D807A6" w:rsidRDefault="006C6837" w:rsidP="006C6837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40" w:type="dxa"/>
          <w:vMerge w:val="restart"/>
          <w:tcBorders>
            <w:right w:val="single" w:sz="4" w:space="0" w:color="auto"/>
          </w:tcBorders>
          <w:vAlign w:val="center"/>
        </w:tcPr>
        <w:p w14:paraId="6C207A39" w14:textId="77777777" w:rsidR="006C6837" w:rsidRPr="00D807A6" w:rsidRDefault="006C6837" w:rsidP="006C6837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0</w:t>
          </w:r>
        </w:p>
      </w:tc>
    </w:tr>
    <w:tr w:rsidR="001D2E02" w:rsidRPr="00D807A6" w14:paraId="306915AB" w14:textId="77777777" w:rsidTr="00D807A6">
      <w:trPr>
        <w:trHeight w:val="122"/>
        <w:jc w:val="center"/>
      </w:trPr>
      <w:tc>
        <w:tcPr>
          <w:tcW w:w="89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BAEEE1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C6AEB07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1843" w:type="dxa"/>
          <w:gridSpan w:val="2"/>
          <w:tcBorders>
            <w:bottom w:val="single" w:sz="4" w:space="0" w:color="auto"/>
          </w:tcBorders>
          <w:vAlign w:val="center"/>
        </w:tcPr>
        <w:p w14:paraId="3CC75BB6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1257" w:type="dxa"/>
          <w:tcBorders>
            <w:bottom w:val="single" w:sz="4" w:space="0" w:color="auto"/>
            <w:right w:val="single" w:sz="4" w:space="0" w:color="auto"/>
          </w:tcBorders>
        </w:tcPr>
        <w:p w14:paraId="47162BBC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898A43D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4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2E182F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1D2E02" w:rsidRPr="00D807A6" w14:paraId="2EFD54E4" w14:textId="77777777" w:rsidTr="002D01AE">
      <w:trPr>
        <w:trHeight w:val="305"/>
        <w:jc w:val="center"/>
      </w:trPr>
      <w:tc>
        <w:tcPr>
          <w:tcW w:w="89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A710ADA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LT</w:t>
          </w:r>
        </w:p>
      </w:tc>
      <w:tc>
        <w:tcPr>
          <w:tcW w:w="4048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6DBA1CD7" w14:textId="77777777" w:rsidR="001D2E02" w:rsidRPr="00563A01" w:rsidRDefault="001D2E02" w:rsidP="001D2E02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563A01">
            <w:rPr>
              <w:rFonts w:ascii="Times New Roman" w:hAnsi="Times New Roman" w:cs="Times New Roman"/>
              <w:b/>
              <w:bCs/>
              <w:sz w:val="18"/>
              <w:szCs w:val="18"/>
            </w:rPr>
            <w:t>Statytojas:</w:t>
          </w:r>
        </w:p>
        <w:p w14:paraId="17F16788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  <w:p w14:paraId="231D96F6" w14:textId="1950E3CB" w:rsidR="001D2E02" w:rsidRPr="00D807A6" w:rsidRDefault="009D46C7" w:rsidP="001D2E02">
          <w:pPr>
            <w:autoSpaceDE w:val="0"/>
            <w:autoSpaceDN w:val="0"/>
            <w:adjustRightInd w:val="0"/>
            <w:spacing w:line="240" w:lineRule="auto"/>
            <w:jc w:val="center"/>
            <w:rPr>
              <w:rFonts w:ascii="Times New Roman" w:hAnsi="Times New Roman" w:cs="Times New Roman"/>
              <w:b/>
              <w:bCs/>
              <w:color w:val="000000"/>
              <w:sz w:val="18"/>
              <w:szCs w:val="18"/>
            </w:rPr>
          </w:pPr>
          <w:r w:rsidRPr="00267164">
            <w:rPr>
              <w:rFonts w:ascii="Times New Roman" w:hAnsi="Times New Roman" w:cs="Times New Roman"/>
              <w:sz w:val="18"/>
              <w:szCs w:val="18"/>
            </w:rPr>
            <w:t>VILNIAUS REGIONO APYLINKĖS TEISMAS</w:t>
          </w:r>
        </w:p>
      </w:tc>
      <w:tc>
        <w:tcPr>
          <w:tcW w:w="387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41352AF1" w14:textId="77777777" w:rsidR="001D2E02" w:rsidRPr="00563A01" w:rsidRDefault="001D2E02" w:rsidP="001D2E02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563A01">
            <w:rPr>
              <w:rFonts w:ascii="Times New Roman" w:hAnsi="Times New Roman" w:cs="Times New Roman"/>
              <w:b/>
              <w:bCs/>
              <w:sz w:val="18"/>
              <w:szCs w:val="18"/>
            </w:rPr>
            <w:t>Dokumento žymuo:</w:t>
          </w:r>
        </w:p>
        <w:p w14:paraId="2FBD35A5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b/>
              <w:sz w:val="18"/>
              <w:szCs w:val="18"/>
            </w:rPr>
          </w:pPr>
        </w:p>
        <w:p w14:paraId="08BFC978" w14:textId="4D60CE5E" w:rsidR="001D2E02" w:rsidRPr="00563A01" w:rsidRDefault="00215628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25/6</w:t>
          </w:r>
          <w:r w:rsidR="009D46C7">
            <w:rPr>
              <w:rFonts w:ascii="Times New Roman" w:hAnsi="Times New Roman" w:cs="Times New Roman"/>
              <w:sz w:val="18"/>
              <w:szCs w:val="18"/>
            </w:rPr>
            <w:t>88</w:t>
          </w:r>
          <w:r w:rsidRPr="006439DD">
            <w:rPr>
              <w:rFonts w:ascii="Times New Roman" w:hAnsi="Times New Roman" w:cs="Times New Roman"/>
              <w:sz w:val="18"/>
              <w:szCs w:val="18"/>
            </w:rPr>
            <w:t>-T</w:t>
          </w:r>
          <w:r>
            <w:rPr>
              <w:rFonts w:ascii="Times New Roman" w:hAnsi="Times New Roman" w:cs="Times New Roman"/>
              <w:sz w:val="18"/>
              <w:szCs w:val="18"/>
            </w:rPr>
            <w:t>D</w:t>
          </w:r>
          <w:r w:rsidRPr="006439DD">
            <w:rPr>
              <w:rFonts w:ascii="Times New Roman" w:hAnsi="Times New Roman" w:cs="Times New Roman"/>
              <w:sz w:val="18"/>
              <w:szCs w:val="18"/>
            </w:rPr>
            <w:t>P-ŠVOK</w:t>
          </w:r>
          <w:r w:rsidR="006C6837" w:rsidRPr="00563A01">
            <w:rPr>
              <w:rFonts w:ascii="Times New Roman" w:hAnsi="Times New Roman" w:cs="Times New Roman"/>
              <w:sz w:val="18"/>
              <w:szCs w:val="18"/>
            </w:rPr>
            <w:t>-DŽ</w:t>
          </w:r>
        </w:p>
      </w:tc>
      <w:tc>
        <w:tcPr>
          <w:tcW w:w="540" w:type="dxa"/>
          <w:tcBorders>
            <w:top w:val="single" w:sz="4" w:space="0" w:color="auto"/>
          </w:tcBorders>
          <w:vAlign w:val="center"/>
        </w:tcPr>
        <w:p w14:paraId="40A0C1DB" w14:textId="77777777" w:rsidR="001D2E02" w:rsidRPr="00D807A6" w:rsidRDefault="001D2E02" w:rsidP="001D2E02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Lapas</w:t>
          </w:r>
        </w:p>
      </w:tc>
      <w:tc>
        <w:tcPr>
          <w:tcW w:w="54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39D06A" w14:textId="77777777" w:rsidR="001D2E02" w:rsidRPr="00D807A6" w:rsidRDefault="001D2E02" w:rsidP="001D2E02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Lapų</w:t>
          </w:r>
        </w:p>
      </w:tc>
    </w:tr>
    <w:tr w:rsidR="001D2E02" w:rsidRPr="00D807A6" w14:paraId="3E78A187" w14:textId="77777777" w:rsidTr="002D01AE">
      <w:trPr>
        <w:trHeight w:val="449"/>
        <w:jc w:val="center"/>
      </w:trPr>
      <w:tc>
        <w:tcPr>
          <w:tcW w:w="89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AE7556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highlight w:val="red"/>
            </w:rPr>
          </w:pPr>
        </w:p>
      </w:tc>
      <w:tc>
        <w:tcPr>
          <w:tcW w:w="4048" w:type="dxa"/>
          <w:gridSpan w:val="4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D83B2A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  <w:highlight w:val="red"/>
            </w:rPr>
          </w:pPr>
        </w:p>
      </w:tc>
      <w:tc>
        <w:tcPr>
          <w:tcW w:w="3872" w:type="dxa"/>
          <w:vMerge/>
          <w:tcBorders>
            <w:left w:val="single" w:sz="4" w:space="0" w:color="auto"/>
            <w:bottom w:val="single" w:sz="4" w:space="0" w:color="auto"/>
          </w:tcBorders>
        </w:tcPr>
        <w:p w14:paraId="24626259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  <w:highlight w:val="red"/>
            </w:rPr>
          </w:pPr>
        </w:p>
      </w:tc>
      <w:tc>
        <w:tcPr>
          <w:tcW w:w="540" w:type="dxa"/>
          <w:tcBorders>
            <w:bottom w:val="single" w:sz="4" w:space="0" w:color="auto"/>
          </w:tcBorders>
          <w:vAlign w:val="center"/>
        </w:tcPr>
        <w:p w14:paraId="6D63AAA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1</w:t>
          </w:r>
        </w:p>
      </w:tc>
      <w:tc>
        <w:tcPr>
          <w:tcW w:w="540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395A21B" w14:textId="77777777" w:rsidR="001D2E02" w:rsidRPr="00D807A6" w:rsidRDefault="001D2E02" w:rsidP="001D2E02">
          <w:pPr>
            <w:spacing w:line="160" w:lineRule="atLeast"/>
            <w:jc w:val="center"/>
            <w:rPr>
              <w:rFonts w:ascii="Times New Roman" w:eastAsia="Times New Roman" w:hAnsi="Times New Roman" w:cs="Times New Roman"/>
              <w:noProof/>
              <w:sz w:val="18"/>
              <w:szCs w:val="20"/>
            </w:rPr>
          </w:pPr>
          <w:r w:rsidRPr="00D807A6">
            <w:rPr>
              <w:rFonts w:ascii="Times New Roman" w:hAnsi="Times New Roman" w:cs="Times New Roman"/>
              <w:sz w:val="18"/>
            </w:rPr>
            <w:t>1</w:t>
          </w:r>
        </w:p>
      </w:tc>
    </w:tr>
  </w:tbl>
  <w:p w14:paraId="0958AA42" w14:textId="77777777" w:rsidR="000A191B" w:rsidRDefault="000A1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29419" w14:textId="77777777" w:rsidR="008676C9" w:rsidRDefault="008676C9">
      <w:r>
        <w:separator/>
      </w:r>
    </w:p>
  </w:footnote>
  <w:footnote w:type="continuationSeparator" w:id="0">
    <w:p w14:paraId="20BAC1CD" w14:textId="77777777" w:rsidR="008676C9" w:rsidRDefault="00867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D4E0" w14:textId="6F517719" w:rsidR="001D2E02" w:rsidRDefault="00215628" w:rsidP="00215628">
    <w:pPr>
      <w:pStyle w:val="Antrats"/>
      <w:pBdr>
        <w:bottom w:val="single" w:sz="4" w:space="1" w:color="auto"/>
      </w:pBdr>
      <w:ind w:left="0"/>
      <w:jc w:val="right"/>
    </w:pPr>
    <w:r>
      <w:rPr>
        <w:noProof/>
      </w:rPr>
      <w:drawing>
        <wp:inline distT="0" distB="0" distL="0" distR="0" wp14:anchorId="2352E3CF" wp14:editId="3DFA3B11">
          <wp:extent cx="1409700" cy="764295"/>
          <wp:effectExtent l="0" t="0" r="0" b="0"/>
          <wp:docPr id="144928675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A8FBBF" w14:textId="77777777" w:rsidR="000A191B" w:rsidRDefault="000A191B" w:rsidP="009930A4">
    <w:pPr>
      <w:pStyle w:val="Antrats"/>
      <w:tabs>
        <w:tab w:val="center" w:pos="4844"/>
        <w:tab w:val="right" w:pos="9689"/>
      </w:tabs>
      <w:ind w:left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5FC02" w14:textId="6310280B" w:rsidR="001D2E02" w:rsidRDefault="00426B53" w:rsidP="009434DA">
    <w:pPr>
      <w:pStyle w:val="Antrats"/>
      <w:pBdr>
        <w:bottom w:val="single" w:sz="4" w:space="1" w:color="auto"/>
      </w:pBdr>
      <w:ind w:left="142"/>
      <w:jc w:val="right"/>
    </w:pPr>
    <w:r>
      <w:rPr>
        <w:noProof/>
      </w:rPr>
      <w:drawing>
        <wp:inline distT="0" distB="0" distL="0" distR="0" wp14:anchorId="7DDD0BBA" wp14:editId="557222DC">
          <wp:extent cx="1409700" cy="764295"/>
          <wp:effectExtent l="0" t="0" r="0" b="0"/>
          <wp:docPr id="78169201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1A8D3" w14:textId="77777777" w:rsidR="001D2E02" w:rsidRDefault="001D2E02" w:rsidP="009930A4">
    <w:pPr>
      <w:pStyle w:val="Antrats"/>
      <w:tabs>
        <w:tab w:val="center" w:pos="4844"/>
        <w:tab w:val="right" w:pos="9689"/>
      </w:tabs>
      <w:ind w:left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0054B"/>
    <w:multiLevelType w:val="hybridMultilevel"/>
    <w:tmpl w:val="697C23C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EC2F71"/>
    <w:multiLevelType w:val="hybridMultilevel"/>
    <w:tmpl w:val="934A1ED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DC3922"/>
    <w:multiLevelType w:val="multilevel"/>
    <w:tmpl w:val="A710A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7B4B15"/>
    <w:multiLevelType w:val="hybridMultilevel"/>
    <w:tmpl w:val="4308DD82"/>
    <w:lvl w:ilvl="0" w:tplc="4740FA16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D1DA2156">
      <w:numFmt w:val="none"/>
      <w:lvlText w:val=""/>
      <w:lvlJc w:val="left"/>
      <w:pPr>
        <w:tabs>
          <w:tab w:val="num" w:pos="360"/>
        </w:tabs>
      </w:pPr>
    </w:lvl>
    <w:lvl w:ilvl="2" w:tplc="3E862588">
      <w:numFmt w:val="none"/>
      <w:lvlText w:val=""/>
      <w:lvlJc w:val="left"/>
      <w:pPr>
        <w:tabs>
          <w:tab w:val="num" w:pos="360"/>
        </w:tabs>
      </w:pPr>
    </w:lvl>
    <w:lvl w:ilvl="3" w:tplc="31BC6FB4">
      <w:numFmt w:val="none"/>
      <w:lvlText w:val=""/>
      <w:lvlJc w:val="left"/>
      <w:pPr>
        <w:tabs>
          <w:tab w:val="num" w:pos="360"/>
        </w:tabs>
      </w:pPr>
    </w:lvl>
    <w:lvl w:ilvl="4" w:tplc="A614018C">
      <w:numFmt w:val="none"/>
      <w:lvlText w:val=""/>
      <w:lvlJc w:val="left"/>
      <w:pPr>
        <w:tabs>
          <w:tab w:val="num" w:pos="360"/>
        </w:tabs>
      </w:pPr>
    </w:lvl>
    <w:lvl w:ilvl="5" w:tplc="D9F416B6">
      <w:numFmt w:val="none"/>
      <w:lvlText w:val=""/>
      <w:lvlJc w:val="left"/>
      <w:pPr>
        <w:tabs>
          <w:tab w:val="num" w:pos="360"/>
        </w:tabs>
      </w:pPr>
    </w:lvl>
    <w:lvl w:ilvl="6" w:tplc="C4428D78">
      <w:numFmt w:val="none"/>
      <w:lvlText w:val=""/>
      <w:lvlJc w:val="left"/>
      <w:pPr>
        <w:tabs>
          <w:tab w:val="num" w:pos="360"/>
        </w:tabs>
      </w:pPr>
    </w:lvl>
    <w:lvl w:ilvl="7" w:tplc="C526FD64">
      <w:numFmt w:val="none"/>
      <w:lvlText w:val=""/>
      <w:lvlJc w:val="left"/>
      <w:pPr>
        <w:tabs>
          <w:tab w:val="num" w:pos="360"/>
        </w:tabs>
      </w:pPr>
    </w:lvl>
    <w:lvl w:ilvl="8" w:tplc="6CA69DC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A816FCE"/>
    <w:multiLevelType w:val="multilevel"/>
    <w:tmpl w:val="87B259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E500992"/>
    <w:multiLevelType w:val="multilevel"/>
    <w:tmpl w:val="87B259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1E57169F"/>
    <w:multiLevelType w:val="hybridMultilevel"/>
    <w:tmpl w:val="BC127B58"/>
    <w:lvl w:ilvl="0" w:tplc="9B3CC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77E51"/>
    <w:multiLevelType w:val="hybridMultilevel"/>
    <w:tmpl w:val="90E4FC4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417E6F"/>
    <w:multiLevelType w:val="hybridMultilevel"/>
    <w:tmpl w:val="646E4C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8D2FC7"/>
    <w:multiLevelType w:val="hybridMultilevel"/>
    <w:tmpl w:val="D338A48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0C42CD"/>
    <w:multiLevelType w:val="hybridMultilevel"/>
    <w:tmpl w:val="1F38F14A"/>
    <w:lvl w:ilvl="0" w:tplc="BAEC7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7818"/>
    <w:multiLevelType w:val="hybridMultilevel"/>
    <w:tmpl w:val="0A22F98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94C0F56"/>
    <w:multiLevelType w:val="multilevel"/>
    <w:tmpl w:val="87B259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2A791E7E"/>
    <w:multiLevelType w:val="hybridMultilevel"/>
    <w:tmpl w:val="87CAC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E5F7B"/>
    <w:multiLevelType w:val="hybridMultilevel"/>
    <w:tmpl w:val="1F7C41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70864"/>
    <w:multiLevelType w:val="hybridMultilevel"/>
    <w:tmpl w:val="11EA98B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16753A"/>
    <w:multiLevelType w:val="hybridMultilevel"/>
    <w:tmpl w:val="A82E6D6C"/>
    <w:lvl w:ilvl="0" w:tplc="FFFFFFFF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F670C3B"/>
    <w:multiLevelType w:val="multilevel"/>
    <w:tmpl w:val="EF2C0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7B3104"/>
    <w:multiLevelType w:val="hybridMultilevel"/>
    <w:tmpl w:val="8354A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2201D"/>
    <w:multiLevelType w:val="hybridMultilevel"/>
    <w:tmpl w:val="510CC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2266E"/>
    <w:multiLevelType w:val="hybridMultilevel"/>
    <w:tmpl w:val="A82E6D6C"/>
    <w:lvl w:ilvl="0" w:tplc="677A39D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6B270EC"/>
    <w:multiLevelType w:val="multilevel"/>
    <w:tmpl w:val="87B259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 w15:restartNumberingAfterBreak="0">
    <w:nsid w:val="48411F05"/>
    <w:multiLevelType w:val="hybridMultilevel"/>
    <w:tmpl w:val="4308DD82"/>
    <w:lvl w:ilvl="0" w:tplc="4740FA16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D1DA2156">
      <w:numFmt w:val="none"/>
      <w:lvlText w:val=""/>
      <w:lvlJc w:val="left"/>
      <w:pPr>
        <w:tabs>
          <w:tab w:val="num" w:pos="360"/>
        </w:tabs>
      </w:pPr>
    </w:lvl>
    <w:lvl w:ilvl="2" w:tplc="3E862588">
      <w:numFmt w:val="none"/>
      <w:lvlText w:val=""/>
      <w:lvlJc w:val="left"/>
      <w:pPr>
        <w:tabs>
          <w:tab w:val="num" w:pos="360"/>
        </w:tabs>
      </w:pPr>
    </w:lvl>
    <w:lvl w:ilvl="3" w:tplc="31BC6FB4">
      <w:numFmt w:val="none"/>
      <w:lvlText w:val=""/>
      <w:lvlJc w:val="left"/>
      <w:pPr>
        <w:tabs>
          <w:tab w:val="num" w:pos="360"/>
        </w:tabs>
      </w:pPr>
    </w:lvl>
    <w:lvl w:ilvl="4" w:tplc="A614018C">
      <w:numFmt w:val="none"/>
      <w:lvlText w:val=""/>
      <w:lvlJc w:val="left"/>
      <w:pPr>
        <w:tabs>
          <w:tab w:val="num" w:pos="360"/>
        </w:tabs>
      </w:pPr>
    </w:lvl>
    <w:lvl w:ilvl="5" w:tplc="D9F416B6">
      <w:numFmt w:val="none"/>
      <w:lvlText w:val=""/>
      <w:lvlJc w:val="left"/>
      <w:pPr>
        <w:tabs>
          <w:tab w:val="num" w:pos="360"/>
        </w:tabs>
      </w:pPr>
    </w:lvl>
    <w:lvl w:ilvl="6" w:tplc="C4428D78">
      <w:numFmt w:val="none"/>
      <w:lvlText w:val=""/>
      <w:lvlJc w:val="left"/>
      <w:pPr>
        <w:tabs>
          <w:tab w:val="num" w:pos="360"/>
        </w:tabs>
      </w:pPr>
    </w:lvl>
    <w:lvl w:ilvl="7" w:tplc="C526FD64">
      <w:numFmt w:val="none"/>
      <w:lvlText w:val=""/>
      <w:lvlJc w:val="left"/>
      <w:pPr>
        <w:tabs>
          <w:tab w:val="num" w:pos="360"/>
        </w:tabs>
      </w:pPr>
    </w:lvl>
    <w:lvl w:ilvl="8" w:tplc="6CA69DC0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B38616D"/>
    <w:multiLevelType w:val="multilevel"/>
    <w:tmpl w:val="A4967A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E943D01"/>
    <w:multiLevelType w:val="hybridMultilevel"/>
    <w:tmpl w:val="41EC6D96"/>
    <w:lvl w:ilvl="0" w:tplc="F572DF28">
      <w:start w:val="2"/>
      <w:numFmt w:val="bullet"/>
      <w:lvlText w:val="-"/>
      <w:lvlJc w:val="left"/>
      <w:pPr>
        <w:tabs>
          <w:tab w:val="num" w:pos="774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5AC633E6"/>
    <w:multiLevelType w:val="multilevel"/>
    <w:tmpl w:val="963AD4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7" w15:restartNumberingAfterBreak="0">
    <w:nsid w:val="5C171608"/>
    <w:multiLevelType w:val="hybridMultilevel"/>
    <w:tmpl w:val="A82E6D6C"/>
    <w:lvl w:ilvl="0" w:tplc="677A39D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4A6069A"/>
    <w:multiLevelType w:val="multilevel"/>
    <w:tmpl w:val="989C13BC"/>
    <w:lvl w:ilvl="0">
      <w:start w:val="1"/>
      <w:numFmt w:val="decimal"/>
      <w:pStyle w:val="Sraassunumeriais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Sraassunumeriais2"/>
      <w:lvlText w:val="%1.%2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pStyle w:val="Sraassunumeriais3"/>
      <w:lvlText w:val="%3)"/>
      <w:lvlJc w:val="left"/>
      <w:pPr>
        <w:tabs>
          <w:tab w:val="num" w:pos="1211"/>
        </w:tabs>
        <w:ind w:left="851" w:firstLine="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9" w15:restartNumberingAfterBreak="0">
    <w:nsid w:val="685666B2"/>
    <w:multiLevelType w:val="multilevel"/>
    <w:tmpl w:val="1826BE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Antrat2"/>
      <w:lvlText w:val="%1.%2"/>
      <w:lvlJc w:val="left"/>
      <w:pPr>
        <w:tabs>
          <w:tab w:val="num" w:pos="0"/>
        </w:tabs>
        <w:ind w:left="851" w:hanging="851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pStyle w:val="Antrat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pStyle w:val="Antrat4"/>
      <w:suff w:val="nothing"/>
      <w:lvlText w:val=""/>
      <w:lvlJc w:val="left"/>
      <w:pPr>
        <w:ind w:left="0" w:firstLine="0"/>
      </w:pPr>
    </w:lvl>
    <w:lvl w:ilvl="4">
      <w:start w:val="1"/>
      <w:numFmt w:val="decimal"/>
      <w:pStyle w:val="Antrat5"/>
      <w:lvlText w:val="(%5)"/>
      <w:lvlJc w:val="left"/>
      <w:pPr>
        <w:tabs>
          <w:tab w:val="num" w:pos="0"/>
        </w:tabs>
        <w:ind w:left="2410" w:hanging="708"/>
      </w:pPr>
    </w:lvl>
    <w:lvl w:ilvl="5">
      <w:start w:val="1"/>
      <w:numFmt w:val="lowerLetter"/>
      <w:pStyle w:val="Antrat6"/>
      <w:lvlText w:val="(%6)"/>
      <w:lvlJc w:val="left"/>
      <w:pPr>
        <w:tabs>
          <w:tab w:val="num" w:pos="0"/>
        </w:tabs>
        <w:ind w:left="3118" w:hanging="708"/>
      </w:pPr>
    </w:lvl>
    <w:lvl w:ilvl="6">
      <w:start w:val="1"/>
      <w:numFmt w:val="lowerRoman"/>
      <w:pStyle w:val="Antrat7"/>
      <w:lvlText w:val="(%7)"/>
      <w:lvlJc w:val="left"/>
      <w:pPr>
        <w:tabs>
          <w:tab w:val="num" w:pos="0"/>
        </w:tabs>
        <w:ind w:left="3826" w:hanging="708"/>
      </w:pPr>
    </w:lvl>
    <w:lvl w:ilvl="7">
      <w:start w:val="1"/>
      <w:numFmt w:val="lowerLetter"/>
      <w:pStyle w:val="Antrat8"/>
      <w:lvlText w:val="(%8)"/>
      <w:lvlJc w:val="left"/>
      <w:pPr>
        <w:tabs>
          <w:tab w:val="num" w:pos="0"/>
        </w:tabs>
        <w:ind w:left="4534" w:hanging="708"/>
      </w:pPr>
    </w:lvl>
    <w:lvl w:ilvl="8">
      <w:start w:val="1"/>
      <w:numFmt w:val="lowerRoman"/>
      <w:pStyle w:val="Antrat9"/>
      <w:lvlText w:val="(%9)"/>
      <w:lvlJc w:val="left"/>
      <w:pPr>
        <w:tabs>
          <w:tab w:val="num" w:pos="0"/>
        </w:tabs>
        <w:ind w:left="5242" w:hanging="708"/>
      </w:pPr>
    </w:lvl>
  </w:abstractNum>
  <w:abstractNum w:abstractNumId="30" w15:restartNumberingAfterBreak="0">
    <w:nsid w:val="6A870E81"/>
    <w:multiLevelType w:val="singleLevel"/>
    <w:tmpl w:val="B5E6DD28"/>
    <w:lvl w:ilvl="0">
      <w:start w:val="1"/>
      <w:numFmt w:val="bullet"/>
      <w:pStyle w:val="Sraassuenkleliais2"/>
      <w:lvlText w:val="-"/>
      <w:lvlJc w:val="left"/>
      <w:pPr>
        <w:tabs>
          <w:tab w:val="num" w:pos="851"/>
        </w:tabs>
        <w:ind w:left="851" w:hanging="426"/>
      </w:pPr>
      <w:rPr>
        <w:rFonts w:ascii="Times New Roman" w:hAnsi="Times New Roman" w:hint="default"/>
      </w:rPr>
    </w:lvl>
  </w:abstractNum>
  <w:abstractNum w:abstractNumId="31" w15:restartNumberingAfterBreak="0">
    <w:nsid w:val="6D1E6462"/>
    <w:multiLevelType w:val="hybridMultilevel"/>
    <w:tmpl w:val="95509A2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69197E"/>
    <w:multiLevelType w:val="multilevel"/>
    <w:tmpl w:val="418C2B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3" w15:restartNumberingAfterBreak="0">
    <w:nsid w:val="6D797F0A"/>
    <w:multiLevelType w:val="hybridMultilevel"/>
    <w:tmpl w:val="F880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D2B8C"/>
    <w:multiLevelType w:val="hybridMultilevel"/>
    <w:tmpl w:val="CEF06808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1DC5EDD"/>
    <w:multiLevelType w:val="hybridMultilevel"/>
    <w:tmpl w:val="30A82B5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5656775"/>
    <w:multiLevelType w:val="multilevel"/>
    <w:tmpl w:val="66A8A3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CAB6EFB"/>
    <w:multiLevelType w:val="hybridMultilevel"/>
    <w:tmpl w:val="0C88431A"/>
    <w:lvl w:ilvl="0" w:tplc="BAEC7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A736F"/>
    <w:multiLevelType w:val="multilevel"/>
    <w:tmpl w:val="58482B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 w16cid:durableId="2143884873">
    <w:abstractNumId w:val="28"/>
  </w:num>
  <w:num w:numId="2" w16cid:durableId="1215970958">
    <w:abstractNumId w:val="30"/>
  </w:num>
  <w:num w:numId="3" w16cid:durableId="718210287">
    <w:abstractNumId w:val="29"/>
  </w:num>
  <w:num w:numId="4" w16cid:durableId="1265767857">
    <w:abstractNumId w:val="13"/>
  </w:num>
  <w:num w:numId="5" w16cid:durableId="1680040141">
    <w:abstractNumId w:val="31"/>
  </w:num>
  <w:num w:numId="6" w16cid:durableId="1900938246">
    <w:abstractNumId w:val="3"/>
  </w:num>
  <w:num w:numId="7" w16cid:durableId="97217889">
    <w:abstractNumId w:val="12"/>
  </w:num>
  <w:num w:numId="8" w16cid:durableId="141505951">
    <w:abstractNumId w:val="21"/>
  </w:num>
  <w:num w:numId="9" w16cid:durableId="1148983074">
    <w:abstractNumId w:val="22"/>
  </w:num>
  <w:num w:numId="10" w16cid:durableId="1385057399">
    <w:abstractNumId w:val="26"/>
  </w:num>
  <w:num w:numId="11" w16cid:durableId="903368712">
    <w:abstractNumId w:val="32"/>
  </w:num>
  <w:num w:numId="12" w16cid:durableId="671107506">
    <w:abstractNumId w:val="2"/>
  </w:num>
  <w:num w:numId="13" w16cid:durableId="2079476055">
    <w:abstractNumId w:val="29"/>
  </w:num>
  <w:num w:numId="14" w16cid:durableId="961810945">
    <w:abstractNumId w:val="9"/>
  </w:num>
  <w:num w:numId="15" w16cid:durableId="1785541232">
    <w:abstractNumId w:val="4"/>
  </w:num>
  <w:num w:numId="16" w16cid:durableId="652370234">
    <w:abstractNumId w:val="20"/>
  </w:num>
  <w:num w:numId="17" w16cid:durableId="562839226">
    <w:abstractNumId w:val="23"/>
  </w:num>
  <w:num w:numId="18" w16cid:durableId="430708080">
    <w:abstractNumId w:val="16"/>
  </w:num>
  <w:num w:numId="19" w16cid:durableId="787243822">
    <w:abstractNumId w:val="11"/>
  </w:num>
  <w:num w:numId="20" w16cid:durableId="396561865">
    <w:abstractNumId w:val="37"/>
  </w:num>
  <w:num w:numId="21" w16cid:durableId="489832271">
    <w:abstractNumId w:val="34"/>
  </w:num>
  <w:num w:numId="22" w16cid:durableId="418253347">
    <w:abstractNumId w:val="35"/>
  </w:num>
  <w:num w:numId="23" w16cid:durableId="546334947">
    <w:abstractNumId w:val="8"/>
  </w:num>
  <w:num w:numId="24" w16cid:durableId="128937593">
    <w:abstractNumId w:val="25"/>
  </w:num>
  <w:num w:numId="25" w16cid:durableId="1739551687">
    <w:abstractNumId w:val="38"/>
  </w:num>
  <w:num w:numId="26" w16cid:durableId="1502313275">
    <w:abstractNumId w:val="10"/>
  </w:num>
  <w:num w:numId="27" w16cid:durableId="1764035925">
    <w:abstractNumId w:val="6"/>
  </w:num>
  <w:num w:numId="28" w16cid:durableId="566263787">
    <w:abstractNumId w:val="29"/>
  </w:num>
  <w:num w:numId="29" w16cid:durableId="1083991552">
    <w:abstractNumId w:val="27"/>
  </w:num>
  <w:num w:numId="30" w16cid:durableId="1712917346">
    <w:abstractNumId w:val="1"/>
  </w:num>
  <w:num w:numId="31" w16cid:durableId="1426877838">
    <w:abstractNumId w:val="33"/>
  </w:num>
  <w:num w:numId="32" w16cid:durableId="452602042">
    <w:abstractNumId w:val="29"/>
  </w:num>
  <w:num w:numId="33" w16cid:durableId="918975861">
    <w:abstractNumId w:val="29"/>
  </w:num>
  <w:num w:numId="34" w16cid:durableId="1977250671">
    <w:abstractNumId w:val="17"/>
  </w:num>
  <w:num w:numId="35" w16cid:durableId="878588769">
    <w:abstractNumId w:val="29"/>
  </w:num>
  <w:num w:numId="36" w16cid:durableId="1147280877">
    <w:abstractNumId w:val="7"/>
  </w:num>
  <w:num w:numId="37" w16cid:durableId="146751465">
    <w:abstractNumId w:val="5"/>
  </w:num>
  <w:num w:numId="38" w16cid:durableId="1243754918">
    <w:abstractNumId w:val="18"/>
  </w:num>
  <w:num w:numId="39" w16cid:durableId="1934587974">
    <w:abstractNumId w:val="24"/>
  </w:num>
  <w:num w:numId="40" w16cid:durableId="774979439">
    <w:abstractNumId w:val="36"/>
  </w:num>
  <w:num w:numId="41" w16cid:durableId="666249566">
    <w:abstractNumId w:val="19"/>
  </w:num>
  <w:num w:numId="42" w16cid:durableId="1263417821">
    <w:abstractNumId w:val="14"/>
  </w:num>
  <w:num w:numId="43" w16cid:durableId="82269514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lickAndTypeStyle w:val="Tableitalic"/>
  <w:drawingGridHorizontalSpacing w:val="55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CE6"/>
    <w:rsid w:val="00001491"/>
    <w:rsid w:val="00002333"/>
    <w:rsid w:val="00003293"/>
    <w:rsid w:val="00003E86"/>
    <w:rsid w:val="00012AA4"/>
    <w:rsid w:val="00013433"/>
    <w:rsid w:val="00013F92"/>
    <w:rsid w:val="00015C11"/>
    <w:rsid w:val="00022B4B"/>
    <w:rsid w:val="0002305D"/>
    <w:rsid w:val="00024BA6"/>
    <w:rsid w:val="0002505A"/>
    <w:rsid w:val="000254D0"/>
    <w:rsid w:val="00025E30"/>
    <w:rsid w:val="00027683"/>
    <w:rsid w:val="00030E83"/>
    <w:rsid w:val="00033218"/>
    <w:rsid w:val="00033C70"/>
    <w:rsid w:val="00035222"/>
    <w:rsid w:val="00036973"/>
    <w:rsid w:val="00037D3C"/>
    <w:rsid w:val="00041F97"/>
    <w:rsid w:val="00045D0F"/>
    <w:rsid w:val="00045DD1"/>
    <w:rsid w:val="0004676B"/>
    <w:rsid w:val="0004722D"/>
    <w:rsid w:val="00056ABF"/>
    <w:rsid w:val="00057226"/>
    <w:rsid w:val="0006012F"/>
    <w:rsid w:val="0006046F"/>
    <w:rsid w:val="00062473"/>
    <w:rsid w:val="000637B8"/>
    <w:rsid w:val="00063976"/>
    <w:rsid w:val="000649EB"/>
    <w:rsid w:val="00066D06"/>
    <w:rsid w:val="00067BA5"/>
    <w:rsid w:val="00067BFF"/>
    <w:rsid w:val="00067F56"/>
    <w:rsid w:val="0007273E"/>
    <w:rsid w:val="00074AC1"/>
    <w:rsid w:val="00077682"/>
    <w:rsid w:val="000814C6"/>
    <w:rsid w:val="00081616"/>
    <w:rsid w:val="000862AD"/>
    <w:rsid w:val="000901C2"/>
    <w:rsid w:val="00091E65"/>
    <w:rsid w:val="00096F14"/>
    <w:rsid w:val="000A191B"/>
    <w:rsid w:val="000A23D8"/>
    <w:rsid w:val="000A3A04"/>
    <w:rsid w:val="000A6031"/>
    <w:rsid w:val="000A7E35"/>
    <w:rsid w:val="000B0008"/>
    <w:rsid w:val="000B1D02"/>
    <w:rsid w:val="000B32D7"/>
    <w:rsid w:val="000B72BC"/>
    <w:rsid w:val="000B7797"/>
    <w:rsid w:val="000C43F7"/>
    <w:rsid w:val="000C44C8"/>
    <w:rsid w:val="000C459D"/>
    <w:rsid w:val="000C4987"/>
    <w:rsid w:val="000C61CC"/>
    <w:rsid w:val="000C756E"/>
    <w:rsid w:val="000C7859"/>
    <w:rsid w:val="000D08CC"/>
    <w:rsid w:val="000D262B"/>
    <w:rsid w:val="000D4819"/>
    <w:rsid w:val="000D68A0"/>
    <w:rsid w:val="000D6D80"/>
    <w:rsid w:val="000E26A5"/>
    <w:rsid w:val="000E290A"/>
    <w:rsid w:val="000E7ED9"/>
    <w:rsid w:val="000F0EE2"/>
    <w:rsid w:val="000F295B"/>
    <w:rsid w:val="000F5B0D"/>
    <w:rsid w:val="000F791E"/>
    <w:rsid w:val="00100396"/>
    <w:rsid w:val="0010141C"/>
    <w:rsid w:val="001017CC"/>
    <w:rsid w:val="00103551"/>
    <w:rsid w:val="00104AD4"/>
    <w:rsid w:val="0010557D"/>
    <w:rsid w:val="00106BD2"/>
    <w:rsid w:val="00106E7B"/>
    <w:rsid w:val="001103C4"/>
    <w:rsid w:val="0011047E"/>
    <w:rsid w:val="001112E7"/>
    <w:rsid w:val="0011141E"/>
    <w:rsid w:val="0011648E"/>
    <w:rsid w:val="001177BA"/>
    <w:rsid w:val="00120031"/>
    <w:rsid w:val="00120750"/>
    <w:rsid w:val="001210D5"/>
    <w:rsid w:val="001213A9"/>
    <w:rsid w:val="001213C1"/>
    <w:rsid w:val="00123BDF"/>
    <w:rsid w:val="00125A93"/>
    <w:rsid w:val="00126D20"/>
    <w:rsid w:val="0012715E"/>
    <w:rsid w:val="00127247"/>
    <w:rsid w:val="0012740B"/>
    <w:rsid w:val="0013093E"/>
    <w:rsid w:val="00131773"/>
    <w:rsid w:val="001365A5"/>
    <w:rsid w:val="00137F68"/>
    <w:rsid w:val="00141E64"/>
    <w:rsid w:val="0014217F"/>
    <w:rsid w:val="0014279E"/>
    <w:rsid w:val="001427E9"/>
    <w:rsid w:val="00144ED7"/>
    <w:rsid w:val="00146D19"/>
    <w:rsid w:val="00152EE1"/>
    <w:rsid w:val="0015433E"/>
    <w:rsid w:val="0015434C"/>
    <w:rsid w:val="00156F46"/>
    <w:rsid w:val="0015786E"/>
    <w:rsid w:val="00160109"/>
    <w:rsid w:val="0016035B"/>
    <w:rsid w:val="0016385A"/>
    <w:rsid w:val="00163B0A"/>
    <w:rsid w:val="00166812"/>
    <w:rsid w:val="00170EDA"/>
    <w:rsid w:val="001721EA"/>
    <w:rsid w:val="00172A2A"/>
    <w:rsid w:val="00174302"/>
    <w:rsid w:val="0017604F"/>
    <w:rsid w:val="001804EA"/>
    <w:rsid w:val="00180E42"/>
    <w:rsid w:val="00181969"/>
    <w:rsid w:val="00183200"/>
    <w:rsid w:val="0018515F"/>
    <w:rsid w:val="00190099"/>
    <w:rsid w:val="00190CD0"/>
    <w:rsid w:val="001915BD"/>
    <w:rsid w:val="00193000"/>
    <w:rsid w:val="00194272"/>
    <w:rsid w:val="0019534D"/>
    <w:rsid w:val="00197640"/>
    <w:rsid w:val="001A01DF"/>
    <w:rsid w:val="001A331E"/>
    <w:rsid w:val="001A362C"/>
    <w:rsid w:val="001A3E15"/>
    <w:rsid w:val="001A7EA2"/>
    <w:rsid w:val="001B0D6A"/>
    <w:rsid w:val="001B53DD"/>
    <w:rsid w:val="001B5BE2"/>
    <w:rsid w:val="001B5C41"/>
    <w:rsid w:val="001C05A3"/>
    <w:rsid w:val="001C4CF0"/>
    <w:rsid w:val="001D1E60"/>
    <w:rsid w:val="001D1EE4"/>
    <w:rsid w:val="001D2E02"/>
    <w:rsid w:val="001D3C92"/>
    <w:rsid w:val="001D4A1F"/>
    <w:rsid w:val="001D7852"/>
    <w:rsid w:val="001E07FF"/>
    <w:rsid w:val="001E1B89"/>
    <w:rsid w:val="001E208F"/>
    <w:rsid w:val="001E31F9"/>
    <w:rsid w:val="001E620D"/>
    <w:rsid w:val="001E6B6D"/>
    <w:rsid w:val="001E7E36"/>
    <w:rsid w:val="001F1068"/>
    <w:rsid w:val="001F39A8"/>
    <w:rsid w:val="001F4D59"/>
    <w:rsid w:val="001F742C"/>
    <w:rsid w:val="0020010D"/>
    <w:rsid w:val="00201EE2"/>
    <w:rsid w:val="0020348D"/>
    <w:rsid w:val="00205ACC"/>
    <w:rsid w:val="00213750"/>
    <w:rsid w:val="00213945"/>
    <w:rsid w:val="00213B16"/>
    <w:rsid w:val="0021427A"/>
    <w:rsid w:val="00215628"/>
    <w:rsid w:val="00215C2A"/>
    <w:rsid w:val="002164DE"/>
    <w:rsid w:val="00223CED"/>
    <w:rsid w:val="0022405C"/>
    <w:rsid w:val="00225903"/>
    <w:rsid w:val="00225BE0"/>
    <w:rsid w:val="002269E5"/>
    <w:rsid w:val="002272AD"/>
    <w:rsid w:val="00236F14"/>
    <w:rsid w:val="0023711B"/>
    <w:rsid w:val="002373A4"/>
    <w:rsid w:val="00241838"/>
    <w:rsid w:val="00241A79"/>
    <w:rsid w:val="002445E2"/>
    <w:rsid w:val="00252CDB"/>
    <w:rsid w:val="002538B2"/>
    <w:rsid w:val="002552FF"/>
    <w:rsid w:val="00256C4A"/>
    <w:rsid w:val="00256FE9"/>
    <w:rsid w:val="00260627"/>
    <w:rsid w:val="00260D53"/>
    <w:rsid w:val="00261512"/>
    <w:rsid w:val="00261A58"/>
    <w:rsid w:val="002641E7"/>
    <w:rsid w:val="00264943"/>
    <w:rsid w:val="002649D9"/>
    <w:rsid w:val="002655C3"/>
    <w:rsid w:val="00265CE4"/>
    <w:rsid w:val="00270571"/>
    <w:rsid w:val="00272B4D"/>
    <w:rsid w:val="00274EC7"/>
    <w:rsid w:val="00277105"/>
    <w:rsid w:val="00281C29"/>
    <w:rsid w:val="00282F57"/>
    <w:rsid w:val="0028457D"/>
    <w:rsid w:val="00285B76"/>
    <w:rsid w:val="002877A3"/>
    <w:rsid w:val="0028786C"/>
    <w:rsid w:val="002930AE"/>
    <w:rsid w:val="00293565"/>
    <w:rsid w:val="002937DD"/>
    <w:rsid w:val="00294061"/>
    <w:rsid w:val="002957ED"/>
    <w:rsid w:val="0029639D"/>
    <w:rsid w:val="00296A94"/>
    <w:rsid w:val="00297A98"/>
    <w:rsid w:val="002A02C7"/>
    <w:rsid w:val="002A2BA7"/>
    <w:rsid w:val="002A565E"/>
    <w:rsid w:val="002A671E"/>
    <w:rsid w:val="002A781E"/>
    <w:rsid w:val="002B0992"/>
    <w:rsid w:val="002B11C2"/>
    <w:rsid w:val="002B1F9E"/>
    <w:rsid w:val="002B257D"/>
    <w:rsid w:val="002B4211"/>
    <w:rsid w:val="002B4BC0"/>
    <w:rsid w:val="002B5792"/>
    <w:rsid w:val="002B59E9"/>
    <w:rsid w:val="002B63FD"/>
    <w:rsid w:val="002C1BD7"/>
    <w:rsid w:val="002C3D2F"/>
    <w:rsid w:val="002C4335"/>
    <w:rsid w:val="002C45B4"/>
    <w:rsid w:val="002C4E03"/>
    <w:rsid w:val="002C6174"/>
    <w:rsid w:val="002C7195"/>
    <w:rsid w:val="002D147C"/>
    <w:rsid w:val="002D1CB1"/>
    <w:rsid w:val="002D3BEF"/>
    <w:rsid w:val="002E063D"/>
    <w:rsid w:val="002E066B"/>
    <w:rsid w:val="002E10D4"/>
    <w:rsid w:val="002E24B9"/>
    <w:rsid w:val="002E2C99"/>
    <w:rsid w:val="002E4A8A"/>
    <w:rsid w:val="002E5EFA"/>
    <w:rsid w:val="002F0CF4"/>
    <w:rsid w:val="002F0F69"/>
    <w:rsid w:val="002F6E28"/>
    <w:rsid w:val="00301E70"/>
    <w:rsid w:val="00302515"/>
    <w:rsid w:val="00302995"/>
    <w:rsid w:val="00304A58"/>
    <w:rsid w:val="00305CE6"/>
    <w:rsid w:val="003104D2"/>
    <w:rsid w:val="0031146D"/>
    <w:rsid w:val="00313772"/>
    <w:rsid w:val="003155A2"/>
    <w:rsid w:val="00316669"/>
    <w:rsid w:val="00320B57"/>
    <w:rsid w:val="003220D7"/>
    <w:rsid w:val="00322BB1"/>
    <w:rsid w:val="0032384A"/>
    <w:rsid w:val="0032466E"/>
    <w:rsid w:val="0033099D"/>
    <w:rsid w:val="00331165"/>
    <w:rsid w:val="003319A9"/>
    <w:rsid w:val="00332793"/>
    <w:rsid w:val="00334E03"/>
    <w:rsid w:val="00335A71"/>
    <w:rsid w:val="00342CD5"/>
    <w:rsid w:val="003443A5"/>
    <w:rsid w:val="00344CBD"/>
    <w:rsid w:val="0034577D"/>
    <w:rsid w:val="00346282"/>
    <w:rsid w:val="00346419"/>
    <w:rsid w:val="00346831"/>
    <w:rsid w:val="00347C96"/>
    <w:rsid w:val="00351C3C"/>
    <w:rsid w:val="00352EA5"/>
    <w:rsid w:val="003538E4"/>
    <w:rsid w:val="00354B72"/>
    <w:rsid w:val="00356323"/>
    <w:rsid w:val="00356F68"/>
    <w:rsid w:val="003600F8"/>
    <w:rsid w:val="0036157E"/>
    <w:rsid w:val="00361DF1"/>
    <w:rsid w:val="00361E99"/>
    <w:rsid w:val="00362B39"/>
    <w:rsid w:val="003647A5"/>
    <w:rsid w:val="003648C7"/>
    <w:rsid w:val="00364BF9"/>
    <w:rsid w:val="00364FB6"/>
    <w:rsid w:val="00365CF0"/>
    <w:rsid w:val="00367C52"/>
    <w:rsid w:val="003702BD"/>
    <w:rsid w:val="00371BF7"/>
    <w:rsid w:val="0037268C"/>
    <w:rsid w:val="00372ED5"/>
    <w:rsid w:val="00374630"/>
    <w:rsid w:val="003749BF"/>
    <w:rsid w:val="00374C37"/>
    <w:rsid w:val="0037666F"/>
    <w:rsid w:val="00376C8F"/>
    <w:rsid w:val="00381936"/>
    <w:rsid w:val="00386363"/>
    <w:rsid w:val="00387240"/>
    <w:rsid w:val="003877D9"/>
    <w:rsid w:val="00392AB5"/>
    <w:rsid w:val="00392AF6"/>
    <w:rsid w:val="00392B99"/>
    <w:rsid w:val="00393D0F"/>
    <w:rsid w:val="00393F0D"/>
    <w:rsid w:val="00396C9E"/>
    <w:rsid w:val="00397A11"/>
    <w:rsid w:val="003A085A"/>
    <w:rsid w:val="003A2124"/>
    <w:rsid w:val="003A5BF1"/>
    <w:rsid w:val="003A65A9"/>
    <w:rsid w:val="003B2D22"/>
    <w:rsid w:val="003B3CC3"/>
    <w:rsid w:val="003B4D5B"/>
    <w:rsid w:val="003B5DE0"/>
    <w:rsid w:val="003C0034"/>
    <w:rsid w:val="003C0089"/>
    <w:rsid w:val="003C568A"/>
    <w:rsid w:val="003C592A"/>
    <w:rsid w:val="003C6D42"/>
    <w:rsid w:val="003C6E72"/>
    <w:rsid w:val="003C7F1D"/>
    <w:rsid w:val="003D0237"/>
    <w:rsid w:val="003D3B37"/>
    <w:rsid w:val="003D6E07"/>
    <w:rsid w:val="003E0B25"/>
    <w:rsid w:val="003E2632"/>
    <w:rsid w:val="003E5CD6"/>
    <w:rsid w:val="003E6754"/>
    <w:rsid w:val="003F304C"/>
    <w:rsid w:val="003F5CEB"/>
    <w:rsid w:val="003F7916"/>
    <w:rsid w:val="003F7B8B"/>
    <w:rsid w:val="003F7BB5"/>
    <w:rsid w:val="00400205"/>
    <w:rsid w:val="004003B6"/>
    <w:rsid w:val="00401B04"/>
    <w:rsid w:val="004038D5"/>
    <w:rsid w:val="00403D97"/>
    <w:rsid w:val="0040456D"/>
    <w:rsid w:val="004079FD"/>
    <w:rsid w:val="00410A19"/>
    <w:rsid w:val="00410D72"/>
    <w:rsid w:val="00413B84"/>
    <w:rsid w:val="00420945"/>
    <w:rsid w:val="00421FE8"/>
    <w:rsid w:val="004234FB"/>
    <w:rsid w:val="004238D5"/>
    <w:rsid w:val="00423FE8"/>
    <w:rsid w:val="00425FD4"/>
    <w:rsid w:val="00426B53"/>
    <w:rsid w:val="004319D8"/>
    <w:rsid w:val="00436291"/>
    <w:rsid w:val="00436471"/>
    <w:rsid w:val="0043650F"/>
    <w:rsid w:val="00436CEA"/>
    <w:rsid w:val="00437BBE"/>
    <w:rsid w:val="00443734"/>
    <w:rsid w:val="00443B07"/>
    <w:rsid w:val="0044656F"/>
    <w:rsid w:val="00446FEB"/>
    <w:rsid w:val="004502B8"/>
    <w:rsid w:val="00452854"/>
    <w:rsid w:val="00452D61"/>
    <w:rsid w:val="00453223"/>
    <w:rsid w:val="004546F3"/>
    <w:rsid w:val="00454E84"/>
    <w:rsid w:val="00455C9A"/>
    <w:rsid w:val="00460E37"/>
    <w:rsid w:val="00461CF8"/>
    <w:rsid w:val="00461EAF"/>
    <w:rsid w:val="00467B24"/>
    <w:rsid w:val="004704E4"/>
    <w:rsid w:val="0047320B"/>
    <w:rsid w:val="00474600"/>
    <w:rsid w:val="00475914"/>
    <w:rsid w:val="0047794C"/>
    <w:rsid w:val="00477B43"/>
    <w:rsid w:val="00482045"/>
    <w:rsid w:val="004821B7"/>
    <w:rsid w:val="004836B3"/>
    <w:rsid w:val="00483770"/>
    <w:rsid w:val="0048472E"/>
    <w:rsid w:val="004904B7"/>
    <w:rsid w:val="00491A2B"/>
    <w:rsid w:val="0049336B"/>
    <w:rsid w:val="004939D9"/>
    <w:rsid w:val="00493A5C"/>
    <w:rsid w:val="0049425C"/>
    <w:rsid w:val="00495030"/>
    <w:rsid w:val="004A0CDB"/>
    <w:rsid w:val="004A1FB0"/>
    <w:rsid w:val="004A2A99"/>
    <w:rsid w:val="004A53E6"/>
    <w:rsid w:val="004A705A"/>
    <w:rsid w:val="004A7D18"/>
    <w:rsid w:val="004B1252"/>
    <w:rsid w:val="004B12DE"/>
    <w:rsid w:val="004B2299"/>
    <w:rsid w:val="004B38E4"/>
    <w:rsid w:val="004B42E2"/>
    <w:rsid w:val="004C0388"/>
    <w:rsid w:val="004C291C"/>
    <w:rsid w:val="004C45FD"/>
    <w:rsid w:val="004C4660"/>
    <w:rsid w:val="004C5321"/>
    <w:rsid w:val="004C5F73"/>
    <w:rsid w:val="004D582F"/>
    <w:rsid w:val="004D5877"/>
    <w:rsid w:val="004D61B5"/>
    <w:rsid w:val="004E1DBE"/>
    <w:rsid w:val="004E255B"/>
    <w:rsid w:val="004E411F"/>
    <w:rsid w:val="004E415B"/>
    <w:rsid w:val="004E602B"/>
    <w:rsid w:val="004F25D5"/>
    <w:rsid w:val="004F2CEF"/>
    <w:rsid w:val="004F42D8"/>
    <w:rsid w:val="004F488E"/>
    <w:rsid w:val="00500602"/>
    <w:rsid w:val="00501201"/>
    <w:rsid w:val="005012E0"/>
    <w:rsid w:val="00501BE5"/>
    <w:rsid w:val="005020E1"/>
    <w:rsid w:val="00502101"/>
    <w:rsid w:val="00502E87"/>
    <w:rsid w:val="00502FCE"/>
    <w:rsid w:val="00503419"/>
    <w:rsid w:val="00504D7C"/>
    <w:rsid w:val="0050551A"/>
    <w:rsid w:val="005063AA"/>
    <w:rsid w:val="00506D37"/>
    <w:rsid w:val="00507604"/>
    <w:rsid w:val="005106E6"/>
    <w:rsid w:val="00515A4B"/>
    <w:rsid w:val="0051671C"/>
    <w:rsid w:val="00517702"/>
    <w:rsid w:val="00517AFF"/>
    <w:rsid w:val="00520922"/>
    <w:rsid w:val="00521456"/>
    <w:rsid w:val="00521BC6"/>
    <w:rsid w:val="0052558A"/>
    <w:rsid w:val="005273BA"/>
    <w:rsid w:val="00527BE3"/>
    <w:rsid w:val="0053129F"/>
    <w:rsid w:val="00531C2E"/>
    <w:rsid w:val="00532CEE"/>
    <w:rsid w:val="00536D29"/>
    <w:rsid w:val="005375B5"/>
    <w:rsid w:val="0054288A"/>
    <w:rsid w:val="00547616"/>
    <w:rsid w:val="005478EC"/>
    <w:rsid w:val="00552A40"/>
    <w:rsid w:val="005537A0"/>
    <w:rsid w:val="00553C3A"/>
    <w:rsid w:val="00557663"/>
    <w:rsid w:val="00561BA9"/>
    <w:rsid w:val="0056258D"/>
    <w:rsid w:val="00563A01"/>
    <w:rsid w:val="00564BE4"/>
    <w:rsid w:val="00564CD3"/>
    <w:rsid w:val="00564DB3"/>
    <w:rsid w:val="00572812"/>
    <w:rsid w:val="00572CF4"/>
    <w:rsid w:val="00573C6B"/>
    <w:rsid w:val="00575F49"/>
    <w:rsid w:val="00576000"/>
    <w:rsid w:val="00576DAD"/>
    <w:rsid w:val="00577C87"/>
    <w:rsid w:val="00581E1E"/>
    <w:rsid w:val="00582BA5"/>
    <w:rsid w:val="00586466"/>
    <w:rsid w:val="00586F4A"/>
    <w:rsid w:val="00590DCE"/>
    <w:rsid w:val="00591F7B"/>
    <w:rsid w:val="00592D66"/>
    <w:rsid w:val="00593CA6"/>
    <w:rsid w:val="00594969"/>
    <w:rsid w:val="00596849"/>
    <w:rsid w:val="0059734D"/>
    <w:rsid w:val="005A038B"/>
    <w:rsid w:val="005A0541"/>
    <w:rsid w:val="005A26B8"/>
    <w:rsid w:val="005A2E66"/>
    <w:rsid w:val="005A55C4"/>
    <w:rsid w:val="005A7D2E"/>
    <w:rsid w:val="005B1E17"/>
    <w:rsid w:val="005B3B84"/>
    <w:rsid w:val="005B52ED"/>
    <w:rsid w:val="005B62DA"/>
    <w:rsid w:val="005C0A5E"/>
    <w:rsid w:val="005C1A68"/>
    <w:rsid w:val="005C300C"/>
    <w:rsid w:val="005C4F28"/>
    <w:rsid w:val="005C7D50"/>
    <w:rsid w:val="005D1296"/>
    <w:rsid w:val="005D4005"/>
    <w:rsid w:val="005E02BC"/>
    <w:rsid w:val="005E3B9E"/>
    <w:rsid w:val="005F068E"/>
    <w:rsid w:val="005F156A"/>
    <w:rsid w:val="005F520D"/>
    <w:rsid w:val="005F60FC"/>
    <w:rsid w:val="00601CF0"/>
    <w:rsid w:val="0060202D"/>
    <w:rsid w:val="0060210F"/>
    <w:rsid w:val="00602EF6"/>
    <w:rsid w:val="00603099"/>
    <w:rsid w:val="00606293"/>
    <w:rsid w:val="00606C82"/>
    <w:rsid w:val="006136E7"/>
    <w:rsid w:val="006143B6"/>
    <w:rsid w:val="00614CCA"/>
    <w:rsid w:val="00616619"/>
    <w:rsid w:val="00616FC1"/>
    <w:rsid w:val="0062213A"/>
    <w:rsid w:val="00622C4F"/>
    <w:rsid w:val="00623CF9"/>
    <w:rsid w:val="00626089"/>
    <w:rsid w:val="00626544"/>
    <w:rsid w:val="00627BB1"/>
    <w:rsid w:val="006321BC"/>
    <w:rsid w:val="00633157"/>
    <w:rsid w:val="00633C2F"/>
    <w:rsid w:val="00633FA3"/>
    <w:rsid w:val="006346A7"/>
    <w:rsid w:val="006351BE"/>
    <w:rsid w:val="006401DC"/>
    <w:rsid w:val="00640C21"/>
    <w:rsid w:val="00644244"/>
    <w:rsid w:val="00645928"/>
    <w:rsid w:val="00645ED7"/>
    <w:rsid w:val="00652F17"/>
    <w:rsid w:val="006531DE"/>
    <w:rsid w:val="006540D2"/>
    <w:rsid w:val="00654D42"/>
    <w:rsid w:val="00654DDF"/>
    <w:rsid w:val="00655FF9"/>
    <w:rsid w:val="0065761D"/>
    <w:rsid w:val="006627A7"/>
    <w:rsid w:val="006634C6"/>
    <w:rsid w:val="0066415E"/>
    <w:rsid w:val="00665BC4"/>
    <w:rsid w:val="00666872"/>
    <w:rsid w:val="00667BF5"/>
    <w:rsid w:val="00670929"/>
    <w:rsid w:val="00671D50"/>
    <w:rsid w:val="00671E56"/>
    <w:rsid w:val="00684922"/>
    <w:rsid w:val="00686505"/>
    <w:rsid w:val="006916B1"/>
    <w:rsid w:val="00695758"/>
    <w:rsid w:val="006957ED"/>
    <w:rsid w:val="00695FF5"/>
    <w:rsid w:val="00696315"/>
    <w:rsid w:val="006A0EC4"/>
    <w:rsid w:val="006A41D4"/>
    <w:rsid w:val="006A4F31"/>
    <w:rsid w:val="006A5AC7"/>
    <w:rsid w:val="006A7E64"/>
    <w:rsid w:val="006B0B2B"/>
    <w:rsid w:val="006C0242"/>
    <w:rsid w:val="006C07C7"/>
    <w:rsid w:val="006C1EE7"/>
    <w:rsid w:val="006C5515"/>
    <w:rsid w:val="006C6837"/>
    <w:rsid w:val="006D0328"/>
    <w:rsid w:val="006D1378"/>
    <w:rsid w:val="006E043C"/>
    <w:rsid w:val="006E117D"/>
    <w:rsid w:val="006E2345"/>
    <w:rsid w:val="006E3629"/>
    <w:rsid w:val="006E401F"/>
    <w:rsid w:val="006E6797"/>
    <w:rsid w:val="006F3534"/>
    <w:rsid w:val="006F3BA1"/>
    <w:rsid w:val="006F6224"/>
    <w:rsid w:val="006F634C"/>
    <w:rsid w:val="00700F46"/>
    <w:rsid w:val="007026B8"/>
    <w:rsid w:val="00705C69"/>
    <w:rsid w:val="00706215"/>
    <w:rsid w:val="00707098"/>
    <w:rsid w:val="00707E93"/>
    <w:rsid w:val="007144E4"/>
    <w:rsid w:val="007175A5"/>
    <w:rsid w:val="00721389"/>
    <w:rsid w:val="007228C9"/>
    <w:rsid w:val="007257F1"/>
    <w:rsid w:val="007260AD"/>
    <w:rsid w:val="00727A23"/>
    <w:rsid w:val="00732AC3"/>
    <w:rsid w:val="00733916"/>
    <w:rsid w:val="007340BF"/>
    <w:rsid w:val="0073458E"/>
    <w:rsid w:val="00735295"/>
    <w:rsid w:val="007352B3"/>
    <w:rsid w:val="00737D0F"/>
    <w:rsid w:val="007405B9"/>
    <w:rsid w:val="00740D4C"/>
    <w:rsid w:val="00751EED"/>
    <w:rsid w:val="007524AF"/>
    <w:rsid w:val="00752C62"/>
    <w:rsid w:val="00753022"/>
    <w:rsid w:val="0075474A"/>
    <w:rsid w:val="00754F17"/>
    <w:rsid w:val="00756696"/>
    <w:rsid w:val="007602A8"/>
    <w:rsid w:val="0076266E"/>
    <w:rsid w:val="00763FD1"/>
    <w:rsid w:val="00764F23"/>
    <w:rsid w:val="00771B75"/>
    <w:rsid w:val="00774779"/>
    <w:rsid w:val="0077680C"/>
    <w:rsid w:val="00780AA2"/>
    <w:rsid w:val="00780B58"/>
    <w:rsid w:val="00780F9F"/>
    <w:rsid w:val="00781CD6"/>
    <w:rsid w:val="00783320"/>
    <w:rsid w:val="00784834"/>
    <w:rsid w:val="00793405"/>
    <w:rsid w:val="00795C32"/>
    <w:rsid w:val="00796593"/>
    <w:rsid w:val="007A183B"/>
    <w:rsid w:val="007A2BEA"/>
    <w:rsid w:val="007A3A3F"/>
    <w:rsid w:val="007A4AA1"/>
    <w:rsid w:val="007A5047"/>
    <w:rsid w:val="007A63F5"/>
    <w:rsid w:val="007B14B3"/>
    <w:rsid w:val="007B17E3"/>
    <w:rsid w:val="007B1A4E"/>
    <w:rsid w:val="007B5B97"/>
    <w:rsid w:val="007B6509"/>
    <w:rsid w:val="007B681F"/>
    <w:rsid w:val="007C0585"/>
    <w:rsid w:val="007C1BB8"/>
    <w:rsid w:val="007D0599"/>
    <w:rsid w:val="007D0E15"/>
    <w:rsid w:val="007D2CB2"/>
    <w:rsid w:val="007D37F2"/>
    <w:rsid w:val="007E1627"/>
    <w:rsid w:val="007E369F"/>
    <w:rsid w:val="007F0AC0"/>
    <w:rsid w:val="007F0C29"/>
    <w:rsid w:val="007F0C8A"/>
    <w:rsid w:val="007F5DFB"/>
    <w:rsid w:val="007F752E"/>
    <w:rsid w:val="008002B8"/>
    <w:rsid w:val="008010A8"/>
    <w:rsid w:val="00802D57"/>
    <w:rsid w:val="00807BE6"/>
    <w:rsid w:val="00807D29"/>
    <w:rsid w:val="0081014C"/>
    <w:rsid w:val="00811C9A"/>
    <w:rsid w:val="0081348A"/>
    <w:rsid w:val="0081375B"/>
    <w:rsid w:val="00813D27"/>
    <w:rsid w:val="00816089"/>
    <w:rsid w:val="00816840"/>
    <w:rsid w:val="00817B89"/>
    <w:rsid w:val="00822517"/>
    <w:rsid w:val="00822742"/>
    <w:rsid w:val="00823617"/>
    <w:rsid w:val="00825713"/>
    <w:rsid w:val="00826D74"/>
    <w:rsid w:val="008274D0"/>
    <w:rsid w:val="00832035"/>
    <w:rsid w:val="0083296C"/>
    <w:rsid w:val="0083472E"/>
    <w:rsid w:val="008357BA"/>
    <w:rsid w:val="00837A14"/>
    <w:rsid w:val="008406D7"/>
    <w:rsid w:val="00840751"/>
    <w:rsid w:val="00841088"/>
    <w:rsid w:val="008422A9"/>
    <w:rsid w:val="00844648"/>
    <w:rsid w:val="00845E79"/>
    <w:rsid w:val="00850A00"/>
    <w:rsid w:val="00850ED6"/>
    <w:rsid w:val="00852FFE"/>
    <w:rsid w:val="0085442F"/>
    <w:rsid w:val="008547F2"/>
    <w:rsid w:val="00854AEA"/>
    <w:rsid w:val="0085685C"/>
    <w:rsid w:val="008579BE"/>
    <w:rsid w:val="00860228"/>
    <w:rsid w:val="00860366"/>
    <w:rsid w:val="00860FC2"/>
    <w:rsid w:val="00864F64"/>
    <w:rsid w:val="00865644"/>
    <w:rsid w:val="00866FB4"/>
    <w:rsid w:val="008676C9"/>
    <w:rsid w:val="0086776B"/>
    <w:rsid w:val="0087125F"/>
    <w:rsid w:val="008714E0"/>
    <w:rsid w:val="008716C3"/>
    <w:rsid w:val="0087261A"/>
    <w:rsid w:val="00872CC2"/>
    <w:rsid w:val="00873D56"/>
    <w:rsid w:val="00875B78"/>
    <w:rsid w:val="008808CE"/>
    <w:rsid w:val="00881DEC"/>
    <w:rsid w:val="00882905"/>
    <w:rsid w:val="00883AC1"/>
    <w:rsid w:val="0088504C"/>
    <w:rsid w:val="0088598E"/>
    <w:rsid w:val="00885E18"/>
    <w:rsid w:val="0088739F"/>
    <w:rsid w:val="008900A8"/>
    <w:rsid w:val="008911B8"/>
    <w:rsid w:val="0089455A"/>
    <w:rsid w:val="0089561C"/>
    <w:rsid w:val="00897674"/>
    <w:rsid w:val="008A01CF"/>
    <w:rsid w:val="008A09E5"/>
    <w:rsid w:val="008A17CE"/>
    <w:rsid w:val="008A74D9"/>
    <w:rsid w:val="008B007B"/>
    <w:rsid w:val="008B1C5C"/>
    <w:rsid w:val="008B48D4"/>
    <w:rsid w:val="008B4D90"/>
    <w:rsid w:val="008B60E2"/>
    <w:rsid w:val="008B70ED"/>
    <w:rsid w:val="008C1A62"/>
    <w:rsid w:val="008C1CD4"/>
    <w:rsid w:val="008C1E06"/>
    <w:rsid w:val="008C2901"/>
    <w:rsid w:val="008C3AB2"/>
    <w:rsid w:val="008C496D"/>
    <w:rsid w:val="008C6293"/>
    <w:rsid w:val="008D0222"/>
    <w:rsid w:val="008D05E8"/>
    <w:rsid w:val="008D0945"/>
    <w:rsid w:val="008D1067"/>
    <w:rsid w:val="008D2540"/>
    <w:rsid w:val="008D2B83"/>
    <w:rsid w:val="008E20F1"/>
    <w:rsid w:val="008E42F2"/>
    <w:rsid w:val="008E46BC"/>
    <w:rsid w:val="008E50C0"/>
    <w:rsid w:val="008E5793"/>
    <w:rsid w:val="008E6012"/>
    <w:rsid w:val="008F1CA5"/>
    <w:rsid w:val="008F2335"/>
    <w:rsid w:val="008F5328"/>
    <w:rsid w:val="008F5C8A"/>
    <w:rsid w:val="009031F3"/>
    <w:rsid w:val="009062B3"/>
    <w:rsid w:val="00910206"/>
    <w:rsid w:val="00910256"/>
    <w:rsid w:val="00910F76"/>
    <w:rsid w:val="009116EF"/>
    <w:rsid w:val="00911A48"/>
    <w:rsid w:val="00911F44"/>
    <w:rsid w:val="0091405F"/>
    <w:rsid w:val="00914402"/>
    <w:rsid w:val="00916B33"/>
    <w:rsid w:val="009173DA"/>
    <w:rsid w:val="00920E8E"/>
    <w:rsid w:val="009217C7"/>
    <w:rsid w:val="009255DC"/>
    <w:rsid w:val="00926BE3"/>
    <w:rsid w:val="009279E4"/>
    <w:rsid w:val="00927C23"/>
    <w:rsid w:val="00927F09"/>
    <w:rsid w:val="0093153C"/>
    <w:rsid w:val="00933C8A"/>
    <w:rsid w:val="00936663"/>
    <w:rsid w:val="00940671"/>
    <w:rsid w:val="009425CC"/>
    <w:rsid w:val="00942CF9"/>
    <w:rsid w:val="009434DA"/>
    <w:rsid w:val="00944B85"/>
    <w:rsid w:val="00945776"/>
    <w:rsid w:val="00945CB9"/>
    <w:rsid w:val="00950765"/>
    <w:rsid w:val="0095112D"/>
    <w:rsid w:val="009513B7"/>
    <w:rsid w:val="009513BF"/>
    <w:rsid w:val="00953343"/>
    <w:rsid w:val="00960306"/>
    <w:rsid w:val="009624BA"/>
    <w:rsid w:val="009632B5"/>
    <w:rsid w:val="00964643"/>
    <w:rsid w:val="0096483E"/>
    <w:rsid w:val="009678AE"/>
    <w:rsid w:val="00967DEC"/>
    <w:rsid w:val="00970AE3"/>
    <w:rsid w:val="0097164A"/>
    <w:rsid w:val="0097372D"/>
    <w:rsid w:val="00973E9C"/>
    <w:rsid w:val="009742D3"/>
    <w:rsid w:val="00974944"/>
    <w:rsid w:val="00974966"/>
    <w:rsid w:val="00974F18"/>
    <w:rsid w:val="0097593D"/>
    <w:rsid w:val="00976B0A"/>
    <w:rsid w:val="00976FF6"/>
    <w:rsid w:val="00983E33"/>
    <w:rsid w:val="00985480"/>
    <w:rsid w:val="00990639"/>
    <w:rsid w:val="00990D17"/>
    <w:rsid w:val="00991788"/>
    <w:rsid w:val="009930A4"/>
    <w:rsid w:val="00993592"/>
    <w:rsid w:val="00993883"/>
    <w:rsid w:val="009940FD"/>
    <w:rsid w:val="00994341"/>
    <w:rsid w:val="009943D4"/>
    <w:rsid w:val="00995729"/>
    <w:rsid w:val="00995C81"/>
    <w:rsid w:val="009A2498"/>
    <w:rsid w:val="009A3C6D"/>
    <w:rsid w:val="009A419D"/>
    <w:rsid w:val="009A71DD"/>
    <w:rsid w:val="009A762E"/>
    <w:rsid w:val="009B0213"/>
    <w:rsid w:val="009B3004"/>
    <w:rsid w:val="009B527E"/>
    <w:rsid w:val="009B63F7"/>
    <w:rsid w:val="009B6FA7"/>
    <w:rsid w:val="009C2C88"/>
    <w:rsid w:val="009C3B77"/>
    <w:rsid w:val="009C69DA"/>
    <w:rsid w:val="009D17BF"/>
    <w:rsid w:val="009D300F"/>
    <w:rsid w:val="009D46C7"/>
    <w:rsid w:val="009D4A12"/>
    <w:rsid w:val="009D4D7D"/>
    <w:rsid w:val="009E1BF3"/>
    <w:rsid w:val="009E4EF2"/>
    <w:rsid w:val="009F2695"/>
    <w:rsid w:val="009F4134"/>
    <w:rsid w:val="009F4425"/>
    <w:rsid w:val="009F462E"/>
    <w:rsid w:val="00A00B9A"/>
    <w:rsid w:val="00A00F09"/>
    <w:rsid w:val="00A0396B"/>
    <w:rsid w:val="00A100D4"/>
    <w:rsid w:val="00A11662"/>
    <w:rsid w:val="00A1303D"/>
    <w:rsid w:val="00A13984"/>
    <w:rsid w:val="00A1568C"/>
    <w:rsid w:val="00A16A94"/>
    <w:rsid w:val="00A240AF"/>
    <w:rsid w:val="00A25043"/>
    <w:rsid w:val="00A26295"/>
    <w:rsid w:val="00A26860"/>
    <w:rsid w:val="00A30A30"/>
    <w:rsid w:val="00A31DFD"/>
    <w:rsid w:val="00A32229"/>
    <w:rsid w:val="00A3246C"/>
    <w:rsid w:val="00A360D4"/>
    <w:rsid w:val="00A41CD2"/>
    <w:rsid w:val="00A43D29"/>
    <w:rsid w:val="00A44388"/>
    <w:rsid w:val="00A47F78"/>
    <w:rsid w:val="00A51BAC"/>
    <w:rsid w:val="00A51DBB"/>
    <w:rsid w:val="00A643E1"/>
    <w:rsid w:val="00A66A2E"/>
    <w:rsid w:val="00A66B8A"/>
    <w:rsid w:val="00A70333"/>
    <w:rsid w:val="00A707B0"/>
    <w:rsid w:val="00A70B32"/>
    <w:rsid w:val="00A72E9E"/>
    <w:rsid w:val="00A74ECD"/>
    <w:rsid w:val="00A769B9"/>
    <w:rsid w:val="00A76EC2"/>
    <w:rsid w:val="00A8032F"/>
    <w:rsid w:val="00A80541"/>
    <w:rsid w:val="00A8360B"/>
    <w:rsid w:val="00A85E89"/>
    <w:rsid w:val="00A8727D"/>
    <w:rsid w:val="00A87422"/>
    <w:rsid w:val="00A874C7"/>
    <w:rsid w:val="00A87D03"/>
    <w:rsid w:val="00A9034F"/>
    <w:rsid w:val="00A90467"/>
    <w:rsid w:val="00A91474"/>
    <w:rsid w:val="00A91BA8"/>
    <w:rsid w:val="00A92CDA"/>
    <w:rsid w:val="00A93FEC"/>
    <w:rsid w:val="00A96B36"/>
    <w:rsid w:val="00A97510"/>
    <w:rsid w:val="00AA07A3"/>
    <w:rsid w:val="00AA38C2"/>
    <w:rsid w:val="00AA49AE"/>
    <w:rsid w:val="00AA52FC"/>
    <w:rsid w:val="00AB0232"/>
    <w:rsid w:val="00AB10A4"/>
    <w:rsid w:val="00AB1754"/>
    <w:rsid w:val="00AB1E12"/>
    <w:rsid w:val="00AB2511"/>
    <w:rsid w:val="00AB5312"/>
    <w:rsid w:val="00AB5EBC"/>
    <w:rsid w:val="00AB6908"/>
    <w:rsid w:val="00AB7152"/>
    <w:rsid w:val="00AB7402"/>
    <w:rsid w:val="00AB748A"/>
    <w:rsid w:val="00AC2157"/>
    <w:rsid w:val="00AC3463"/>
    <w:rsid w:val="00AC6E0C"/>
    <w:rsid w:val="00AD05FB"/>
    <w:rsid w:val="00AD44ED"/>
    <w:rsid w:val="00AD5B86"/>
    <w:rsid w:val="00AE0ADD"/>
    <w:rsid w:val="00AE11C3"/>
    <w:rsid w:val="00AE1CD8"/>
    <w:rsid w:val="00AE219E"/>
    <w:rsid w:val="00AE2419"/>
    <w:rsid w:val="00AE422A"/>
    <w:rsid w:val="00AE67DF"/>
    <w:rsid w:val="00AE7DF7"/>
    <w:rsid w:val="00AF0EBC"/>
    <w:rsid w:val="00AF1152"/>
    <w:rsid w:val="00AF1729"/>
    <w:rsid w:val="00AF3F56"/>
    <w:rsid w:val="00AF41BB"/>
    <w:rsid w:val="00AF53E7"/>
    <w:rsid w:val="00AF6AFA"/>
    <w:rsid w:val="00B00962"/>
    <w:rsid w:val="00B01227"/>
    <w:rsid w:val="00B025CD"/>
    <w:rsid w:val="00B0415C"/>
    <w:rsid w:val="00B05693"/>
    <w:rsid w:val="00B05801"/>
    <w:rsid w:val="00B11F2B"/>
    <w:rsid w:val="00B12665"/>
    <w:rsid w:val="00B13E44"/>
    <w:rsid w:val="00B14D2A"/>
    <w:rsid w:val="00B25D86"/>
    <w:rsid w:val="00B26834"/>
    <w:rsid w:val="00B26844"/>
    <w:rsid w:val="00B30E7B"/>
    <w:rsid w:val="00B30F13"/>
    <w:rsid w:val="00B335F2"/>
    <w:rsid w:val="00B33CA7"/>
    <w:rsid w:val="00B33E2B"/>
    <w:rsid w:val="00B341DC"/>
    <w:rsid w:val="00B45B2D"/>
    <w:rsid w:val="00B50BB7"/>
    <w:rsid w:val="00B52257"/>
    <w:rsid w:val="00B5227B"/>
    <w:rsid w:val="00B53635"/>
    <w:rsid w:val="00B5368C"/>
    <w:rsid w:val="00B5475E"/>
    <w:rsid w:val="00B564EC"/>
    <w:rsid w:val="00B5745D"/>
    <w:rsid w:val="00B600F7"/>
    <w:rsid w:val="00B61BC7"/>
    <w:rsid w:val="00B64C37"/>
    <w:rsid w:val="00B67832"/>
    <w:rsid w:val="00B702EF"/>
    <w:rsid w:val="00B726B4"/>
    <w:rsid w:val="00B72F85"/>
    <w:rsid w:val="00B737E6"/>
    <w:rsid w:val="00B757C9"/>
    <w:rsid w:val="00B7624E"/>
    <w:rsid w:val="00B809BD"/>
    <w:rsid w:val="00B81C53"/>
    <w:rsid w:val="00B82463"/>
    <w:rsid w:val="00B82BD1"/>
    <w:rsid w:val="00B85574"/>
    <w:rsid w:val="00B86014"/>
    <w:rsid w:val="00B86E00"/>
    <w:rsid w:val="00B86E5E"/>
    <w:rsid w:val="00B918B3"/>
    <w:rsid w:val="00B91A8B"/>
    <w:rsid w:val="00B928C9"/>
    <w:rsid w:val="00B9791F"/>
    <w:rsid w:val="00BA5054"/>
    <w:rsid w:val="00BA7863"/>
    <w:rsid w:val="00BB4DB4"/>
    <w:rsid w:val="00BB6389"/>
    <w:rsid w:val="00BB7236"/>
    <w:rsid w:val="00BC2A1F"/>
    <w:rsid w:val="00BC385D"/>
    <w:rsid w:val="00BC63C4"/>
    <w:rsid w:val="00BD5147"/>
    <w:rsid w:val="00BD7E48"/>
    <w:rsid w:val="00BE291A"/>
    <w:rsid w:val="00BE418C"/>
    <w:rsid w:val="00BE42E2"/>
    <w:rsid w:val="00BF487B"/>
    <w:rsid w:val="00BF7335"/>
    <w:rsid w:val="00C0033D"/>
    <w:rsid w:val="00C004DB"/>
    <w:rsid w:val="00C01832"/>
    <w:rsid w:val="00C03196"/>
    <w:rsid w:val="00C031D5"/>
    <w:rsid w:val="00C03E29"/>
    <w:rsid w:val="00C04EA1"/>
    <w:rsid w:val="00C058C6"/>
    <w:rsid w:val="00C06ED5"/>
    <w:rsid w:val="00C12D2C"/>
    <w:rsid w:val="00C12DCD"/>
    <w:rsid w:val="00C130B1"/>
    <w:rsid w:val="00C13EA4"/>
    <w:rsid w:val="00C15662"/>
    <w:rsid w:val="00C174D0"/>
    <w:rsid w:val="00C2055C"/>
    <w:rsid w:val="00C23C86"/>
    <w:rsid w:val="00C24091"/>
    <w:rsid w:val="00C26C89"/>
    <w:rsid w:val="00C31715"/>
    <w:rsid w:val="00C350E6"/>
    <w:rsid w:val="00C4246F"/>
    <w:rsid w:val="00C46D9E"/>
    <w:rsid w:val="00C503BE"/>
    <w:rsid w:val="00C50669"/>
    <w:rsid w:val="00C517B5"/>
    <w:rsid w:val="00C575B8"/>
    <w:rsid w:val="00C601BD"/>
    <w:rsid w:val="00C6027D"/>
    <w:rsid w:val="00C61D02"/>
    <w:rsid w:val="00C64A92"/>
    <w:rsid w:val="00C7067A"/>
    <w:rsid w:val="00C712AF"/>
    <w:rsid w:val="00C7146B"/>
    <w:rsid w:val="00C714F1"/>
    <w:rsid w:val="00C7215E"/>
    <w:rsid w:val="00C7316D"/>
    <w:rsid w:val="00C739FF"/>
    <w:rsid w:val="00C75225"/>
    <w:rsid w:val="00C75CE4"/>
    <w:rsid w:val="00C7649A"/>
    <w:rsid w:val="00C770DE"/>
    <w:rsid w:val="00C816F0"/>
    <w:rsid w:val="00C81C22"/>
    <w:rsid w:val="00C845E0"/>
    <w:rsid w:val="00C900F9"/>
    <w:rsid w:val="00C912EB"/>
    <w:rsid w:val="00C91D6B"/>
    <w:rsid w:val="00C91DD7"/>
    <w:rsid w:val="00C96AE7"/>
    <w:rsid w:val="00C97554"/>
    <w:rsid w:val="00CA1483"/>
    <w:rsid w:val="00CA4C1F"/>
    <w:rsid w:val="00CA4C42"/>
    <w:rsid w:val="00CA6EFD"/>
    <w:rsid w:val="00CB13A7"/>
    <w:rsid w:val="00CB1AFB"/>
    <w:rsid w:val="00CB1DFA"/>
    <w:rsid w:val="00CB23ED"/>
    <w:rsid w:val="00CB4799"/>
    <w:rsid w:val="00CB4E9F"/>
    <w:rsid w:val="00CC1524"/>
    <w:rsid w:val="00CC18C6"/>
    <w:rsid w:val="00CC24BD"/>
    <w:rsid w:val="00CC5B1D"/>
    <w:rsid w:val="00CD1EB7"/>
    <w:rsid w:val="00CD275D"/>
    <w:rsid w:val="00CD4889"/>
    <w:rsid w:val="00CD497D"/>
    <w:rsid w:val="00CD4F86"/>
    <w:rsid w:val="00CD5E95"/>
    <w:rsid w:val="00CD6EA1"/>
    <w:rsid w:val="00CE0683"/>
    <w:rsid w:val="00CE0F57"/>
    <w:rsid w:val="00CE13CD"/>
    <w:rsid w:val="00CE1F55"/>
    <w:rsid w:val="00CE210E"/>
    <w:rsid w:val="00CE3D3E"/>
    <w:rsid w:val="00CE4EFA"/>
    <w:rsid w:val="00CE641E"/>
    <w:rsid w:val="00CE7C3C"/>
    <w:rsid w:val="00CF15C9"/>
    <w:rsid w:val="00CF2A15"/>
    <w:rsid w:val="00CF3155"/>
    <w:rsid w:val="00CF6EA3"/>
    <w:rsid w:val="00CF731A"/>
    <w:rsid w:val="00CF766C"/>
    <w:rsid w:val="00CF7D71"/>
    <w:rsid w:val="00D018BA"/>
    <w:rsid w:val="00D01E03"/>
    <w:rsid w:val="00D02FD7"/>
    <w:rsid w:val="00D0348C"/>
    <w:rsid w:val="00D051CB"/>
    <w:rsid w:val="00D05B76"/>
    <w:rsid w:val="00D05E2A"/>
    <w:rsid w:val="00D063B5"/>
    <w:rsid w:val="00D105F9"/>
    <w:rsid w:val="00D11FC0"/>
    <w:rsid w:val="00D15D81"/>
    <w:rsid w:val="00D16259"/>
    <w:rsid w:val="00D16F3E"/>
    <w:rsid w:val="00D172E3"/>
    <w:rsid w:val="00D23285"/>
    <w:rsid w:val="00D236AE"/>
    <w:rsid w:val="00D24634"/>
    <w:rsid w:val="00D266D2"/>
    <w:rsid w:val="00D2792F"/>
    <w:rsid w:val="00D31C96"/>
    <w:rsid w:val="00D328F0"/>
    <w:rsid w:val="00D33AA4"/>
    <w:rsid w:val="00D34ADD"/>
    <w:rsid w:val="00D3696E"/>
    <w:rsid w:val="00D37749"/>
    <w:rsid w:val="00D37CDF"/>
    <w:rsid w:val="00D41ADD"/>
    <w:rsid w:val="00D41C82"/>
    <w:rsid w:val="00D458CF"/>
    <w:rsid w:val="00D469EE"/>
    <w:rsid w:val="00D46D32"/>
    <w:rsid w:val="00D546C0"/>
    <w:rsid w:val="00D54D4E"/>
    <w:rsid w:val="00D57333"/>
    <w:rsid w:val="00D57364"/>
    <w:rsid w:val="00D577B2"/>
    <w:rsid w:val="00D57CDA"/>
    <w:rsid w:val="00D607F9"/>
    <w:rsid w:val="00D609AE"/>
    <w:rsid w:val="00D61D54"/>
    <w:rsid w:val="00D64398"/>
    <w:rsid w:val="00D65040"/>
    <w:rsid w:val="00D67B11"/>
    <w:rsid w:val="00D754ED"/>
    <w:rsid w:val="00D75A55"/>
    <w:rsid w:val="00D75BE8"/>
    <w:rsid w:val="00D75E9C"/>
    <w:rsid w:val="00D767F0"/>
    <w:rsid w:val="00D774C3"/>
    <w:rsid w:val="00D807A6"/>
    <w:rsid w:val="00D8286A"/>
    <w:rsid w:val="00D85B25"/>
    <w:rsid w:val="00D8770B"/>
    <w:rsid w:val="00D91817"/>
    <w:rsid w:val="00D938BC"/>
    <w:rsid w:val="00D949D1"/>
    <w:rsid w:val="00D96A14"/>
    <w:rsid w:val="00DA1E82"/>
    <w:rsid w:val="00DA3817"/>
    <w:rsid w:val="00DA3A6A"/>
    <w:rsid w:val="00DA4A47"/>
    <w:rsid w:val="00DA5ADB"/>
    <w:rsid w:val="00DB606D"/>
    <w:rsid w:val="00DB6DE3"/>
    <w:rsid w:val="00DC095A"/>
    <w:rsid w:val="00DC0A3A"/>
    <w:rsid w:val="00DC2C43"/>
    <w:rsid w:val="00DC3D21"/>
    <w:rsid w:val="00DC5AA2"/>
    <w:rsid w:val="00DC632D"/>
    <w:rsid w:val="00DC7BE2"/>
    <w:rsid w:val="00DD3D0F"/>
    <w:rsid w:val="00DD4BC9"/>
    <w:rsid w:val="00DD7CBA"/>
    <w:rsid w:val="00DE012A"/>
    <w:rsid w:val="00DE2B76"/>
    <w:rsid w:val="00DE501D"/>
    <w:rsid w:val="00DE6474"/>
    <w:rsid w:val="00DE649D"/>
    <w:rsid w:val="00DF0009"/>
    <w:rsid w:val="00DF2B3D"/>
    <w:rsid w:val="00DF3C97"/>
    <w:rsid w:val="00DF597C"/>
    <w:rsid w:val="00DF5D6F"/>
    <w:rsid w:val="00DF5E41"/>
    <w:rsid w:val="00DF6BFB"/>
    <w:rsid w:val="00DF73A5"/>
    <w:rsid w:val="00DF7B4C"/>
    <w:rsid w:val="00E01E43"/>
    <w:rsid w:val="00E027DF"/>
    <w:rsid w:val="00E031BA"/>
    <w:rsid w:val="00E037DD"/>
    <w:rsid w:val="00E03AF4"/>
    <w:rsid w:val="00E04A62"/>
    <w:rsid w:val="00E06084"/>
    <w:rsid w:val="00E121A5"/>
    <w:rsid w:val="00E12E26"/>
    <w:rsid w:val="00E1387C"/>
    <w:rsid w:val="00E147DA"/>
    <w:rsid w:val="00E14A79"/>
    <w:rsid w:val="00E14F8A"/>
    <w:rsid w:val="00E15571"/>
    <w:rsid w:val="00E2077C"/>
    <w:rsid w:val="00E20D70"/>
    <w:rsid w:val="00E22544"/>
    <w:rsid w:val="00E226FB"/>
    <w:rsid w:val="00E26481"/>
    <w:rsid w:val="00E32BF8"/>
    <w:rsid w:val="00E409B6"/>
    <w:rsid w:val="00E42962"/>
    <w:rsid w:val="00E44EAF"/>
    <w:rsid w:val="00E45D71"/>
    <w:rsid w:val="00E469E7"/>
    <w:rsid w:val="00E52889"/>
    <w:rsid w:val="00E536AF"/>
    <w:rsid w:val="00E547AB"/>
    <w:rsid w:val="00E555C0"/>
    <w:rsid w:val="00E57327"/>
    <w:rsid w:val="00E57A9F"/>
    <w:rsid w:val="00E57AA3"/>
    <w:rsid w:val="00E612F2"/>
    <w:rsid w:val="00E6147A"/>
    <w:rsid w:val="00E62714"/>
    <w:rsid w:val="00E658EF"/>
    <w:rsid w:val="00E66D20"/>
    <w:rsid w:val="00E707F7"/>
    <w:rsid w:val="00E73B61"/>
    <w:rsid w:val="00E74C76"/>
    <w:rsid w:val="00E80BA2"/>
    <w:rsid w:val="00E81447"/>
    <w:rsid w:val="00E81D7C"/>
    <w:rsid w:val="00E82340"/>
    <w:rsid w:val="00E832D7"/>
    <w:rsid w:val="00E8536A"/>
    <w:rsid w:val="00E857AB"/>
    <w:rsid w:val="00E90F15"/>
    <w:rsid w:val="00E915DF"/>
    <w:rsid w:val="00E91EA0"/>
    <w:rsid w:val="00E93C9D"/>
    <w:rsid w:val="00E951E2"/>
    <w:rsid w:val="00E95827"/>
    <w:rsid w:val="00E95E6E"/>
    <w:rsid w:val="00E97BD5"/>
    <w:rsid w:val="00EA2F17"/>
    <w:rsid w:val="00EA7C7E"/>
    <w:rsid w:val="00EB1DFA"/>
    <w:rsid w:val="00EB2363"/>
    <w:rsid w:val="00EB46A0"/>
    <w:rsid w:val="00EB4846"/>
    <w:rsid w:val="00EB591F"/>
    <w:rsid w:val="00EB5E44"/>
    <w:rsid w:val="00EB7F15"/>
    <w:rsid w:val="00EC04AE"/>
    <w:rsid w:val="00EC2991"/>
    <w:rsid w:val="00EC3E52"/>
    <w:rsid w:val="00EC4FA4"/>
    <w:rsid w:val="00EC6E6B"/>
    <w:rsid w:val="00ED0C77"/>
    <w:rsid w:val="00ED1401"/>
    <w:rsid w:val="00ED2117"/>
    <w:rsid w:val="00ED29EF"/>
    <w:rsid w:val="00ED7B7A"/>
    <w:rsid w:val="00EE590B"/>
    <w:rsid w:val="00EE7A37"/>
    <w:rsid w:val="00EF37E4"/>
    <w:rsid w:val="00EF4AC7"/>
    <w:rsid w:val="00EF5336"/>
    <w:rsid w:val="00EF762E"/>
    <w:rsid w:val="00F01C58"/>
    <w:rsid w:val="00F033DC"/>
    <w:rsid w:val="00F1077E"/>
    <w:rsid w:val="00F11730"/>
    <w:rsid w:val="00F16C54"/>
    <w:rsid w:val="00F1795C"/>
    <w:rsid w:val="00F22894"/>
    <w:rsid w:val="00F22C4C"/>
    <w:rsid w:val="00F24664"/>
    <w:rsid w:val="00F248AD"/>
    <w:rsid w:val="00F251EC"/>
    <w:rsid w:val="00F261B0"/>
    <w:rsid w:val="00F266ED"/>
    <w:rsid w:val="00F311D0"/>
    <w:rsid w:val="00F314DC"/>
    <w:rsid w:val="00F32CE6"/>
    <w:rsid w:val="00F33850"/>
    <w:rsid w:val="00F34BE4"/>
    <w:rsid w:val="00F36693"/>
    <w:rsid w:val="00F4105C"/>
    <w:rsid w:val="00F4216D"/>
    <w:rsid w:val="00F457F8"/>
    <w:rsid w:val="00F46C12"/>
    <w:rsid w:val="00F54E57"/>
    <w:rsid w:val="00F55247"/>
    <w:rsid w:val="00F56168"/>
    <w:rsid w:val="00F57342"/>
    <w:rsid w:val="00F61BB5"/>
    <w:rsid w:val="00F61C7A"/>
    <w:rsid w:val="00F67214"/>
    <w:rsid w:val="00F674A9"/>
    <w:rsid w:val="00F67E95"/>
    <w:rsid w:val="00F71BE1"/>
    <w:rsid w:val="00F72DB8"/>
    <w:rsid w:val="00F73885"/>
    <w:rsid w:val="00F74BC2"/>
    <w:rsid w:val="00F76A72"/>
    <w:rsid w:val="00F815F2"/>
    <w:rsid w:val="00F81EBC"/>
    <w:rsid w:val="00F871FB"/>
    <w:rsid w:val="00F92574"/>
    <w:rsid w:val="00F92E78"/>
    <w:rsid w:val="00F94805"/>
    <w:rsid w:val="00F951BD"/>
    <w:rsid w:val="00F9667A"/>
    <w:rsid w:val="00FA131A"/>
    <w:rsid w:val="00FA2F3D"/>
    <w:rsid w:val="00FA3871"/>
    <w:rsid w:val="00FA5110"/>
    <w:rsid w:val="00FA5F51"/>
    <w:rsid w:val="00FB02FC"/>
    <w:rsid w:val="00FB05B9"/>
    <w:rsid w:val="00FB5360"/>
    <w:rsid w:val="00FB65E4"/>
    <w:rsid w:val="00FC27F2"/>
    <w:rsid w:val="00FC4157"/>
    <w:rsid w:val="00FC48C9"/>
    <w:rsid w:val="00FC66FC"/>
    <w:rsid w:val="00FC7D17"/>
    <w:rsid w:val="00FC7F89"/>
    <w:rsid w:val="00FD1163"/>
    <w:rsid w:val="00FD49BE"/>
    <w:rsid w:val="00FD5FAE"/>
    <w:rsid w:val="00FD613C"/>
    <w:rsid w:val="00FE153A"/>
    <w:rsid w:val="00FE1B84"/>
    <w:rsid w:val="00FE4A3E"/>
    <w:rsid w:val="00FE717E"/>
    <w:rsid w:val="00FE74AE"/>
    <w:rsid w:val="00FF008D"/>
    <w:rsid w:val="00FF1B4F"/>
    <w:rsid w:val="00FF2D10"/>
    <w:rsid w:val="00FF49E2"/>
    <w:rsid w:val="00FF5A73"/>
    <w:rsid w:val="00FF60D4"/>
    <w:rsid w:val="00FF6C09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48DDF"/>
  <w15:docId w15:val="{2D30A30B-252B-495D-A4DE-33DAF6AA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E219E"/>
    <w:pPr>
      <w:spacing w:line="270" w:lineRule="atLeast"/>
    </w:pPr>
    <w:rPr>
      <w:sz w:val="23"/>
      <w:lang w:val="lt-LT"/>
    </w:rPr>
  </w:style>
  <w:style w:type="paragraph" w:styleId="Antrat1">
    <w:name w:val="heading 1"/>
    <w:basedOn w:val="Tablebold"/>
    <w:next w:val="Table"/>
    <w:qFormat/>
    <w:rsid w:val="00AE219E"/>
    <w:pPr>
      <w:keepNext/>
      <w:keepLines/>
      <w:pageBreakBefore/>
      <w:suppressAutoHyphens/>
      <w:spacing w:line="240" w:lineRule="auto"/>
    </w:pPr>
  </w:style>
  <w:style w:type="paragraph" w:styleId="Antrat2">
    <w:name w:val="heading 2"/>
    <w:basedOn w:val="Antrat1"/>
    <w:next w:val="Pagrindinistekstas"/>
    <w:qFormat/>
    <w:rsid w:val="00D807A6"/>
    <w:pPr>
      <w:pageBreakBefore w:val="0"/>
      <w:numPr>
        <w:ilvl w:val="1"/>
        <w:numId w:val="3"/>
      </w:numPr>
      <w:spacing w:before="270" w:after="90" w:line="270" w:lineRule="exact"/>
      <w:outlineLvl w:val="1"/>
    </w:pPr>
    <w:rPr>
      <w:rFonts w:ascii="Times New Roman" w:hAnsi="Times New Roman"/>
      <w:sz w:val="24"/>
    </w:rPr>
  </w:style>
  <w:style w:type="paragraph" w:styleId="Antrat3">
    <w:name w:val="heading 3"/>
    <w:basedOn w:val="Antrat2"/>
    <w:next w:val="Pagrindinistekstas"/>
    <w:qFormat/>
    <w:rsid w:val="00AE219E"/>
    <w:pPr>
      <w:numPr>
        <w:ilvl w:val="2"/>
      </w:numPr>
      <w:spacing w:after="60"/>
      <w:outlineLvl w:val="2"/>
    </w:pPr>
    <w:rPr>
      <w:sz w:val="23"/>
    </w:rPr>
  </w:style>
  <w:style w:type="paragraph" w:styleId="Antrat4">
    <w:name w:val="heading 4"/>
    <w:basedOn w:val="prastasis"/>
    <w:next w:val="Pagrindinistekstas"/>
    <w:qFormat/>
    <w:rsid w:val="00AE219E"/>
    <w:pPr>
      <w:keepNext/>
      <w:keepLines/>
      <w:numPr>
        <w:ilvl w:val="3"/>
        <w:numId w:val="3"/>
      </w:numPr>
      <w:outlineLvl w:val="3"/>
    </w:pPr>
    <w:rPr>
      <w:b/>
    </w:rPr>
  </w:style>
  <w:style w:type="paragraph" w:styleId="Antrat5">
    <w:name w:val="heading 5"/>
    <w:basedOn w:val="prastasis"/>
    <w:next w:val="prastasis"/>
    <w:qFormat/>
    <w:rsid w:val="00AE219E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Antrat6">
    <w:name w:val="heading 6"/>
    <w:basedOn w:val="prastasis"/>
    <w:next w:val="prastasis"/>
    <w:qFormat/>
    <w:rsid w:val="00AE219E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Antrat7">
    <w:name w:val="heading 7"/>
    <w:basedOn w:val="prastasis"/>
    <w:next w:val="prastasis"/>
    <w:qFormat/>
    <w:rsid w:val="00AE219E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Antrat8">
    <w:name w:val="heading 8"/>
    <w:basedOn w:val="prastasis"/>
    <w:next w:val="prastasis"/>
    <w:qFormat/>
    <w:rsid w:val="00AE219E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Antrat9">
    <w:name w:val="heading 9"/>
    <w:basedOn w:val="prastasis"/>
    <w:next w:val="prastasis"/>
    <w:qFormat/>
    <w:rsid w:val="00AE219E"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bold">
    <w:name w:val="Table bold"/>
    <w:basedOn w:val="Table"/>
    <w:rsid w:val="00AE219E"/>
    <w:pPr>
      <w:outlineLvl w:val="0"/>
    </w:pPr>
    <w:rPr>
      <w:b/>
      <w:bCs/>
    </w:rPr>
  </w:style>
  <w:style w:type="paragraph" w:customStyle="1" w:styleId="Table">
    <w:name w:val="Table"/>
    <w:basedOn w:val="prastasis"/>
    <w:rsid w:val="00AE219E"/>
    <w:pPr>
      <w:spacing w:before="60" w:after="60" w:line="220" w:lineRule="atLeast"/>
    </w:pPr>
    <w:rPr>
      <w:rFonts w:ascii="Arial Narrow" w:hAnsi="Arial Narrow"/>
      <w:sz w:val="17"/>
    </w:rPr>
  </w:style>
  <w:style w:type="paragraph" w:styleId="Pagrindinistekstas">
    <w:name w:val="Body Text"/>
    <w:basedOn w:val="prastasis"/>
    <w:link w:val="PagrindinistekstasDiagrama"/>
    <w:rsid w:val="00AE219E"/>
    <w:pPr>
      <w:spacing w:after="270"/>
    </w:pPr>
  </w:style>
  <w:style w:type="paragraph" w:customStyle="1" w:styleId="Tableitalic">
    <w:name w:val="Table italic"/>
    <w:basedOn w:val="prastasis"/>
    <w:rsid w:val="00AE219E"/>
    <w:pPr>
      <w:spacing w:before="60" w:after="60" w:line="220" w:lineRule="atLeast"/>
    </w:pPr>
    <w:rPr>
      <w:i/>
      <w:sz w:val="20"/>
    </w:rPr>
  </w:style>
  <w:style w:type="paragraph" w:customStyle="1" w:styleId="BodytextNospace">
    <w:name w:val="Body text Nospace"/>
    <w:basedOn w:val="Pagrindinistekstas"/>
    <w:next w:val="Pagrindinistekstas"/>
    <w:rsid w:val="00AE219E"/>
    <w:pPr>
      <w:spacing w:after="0"/>
    </w:pPr>
    <w:rPr>
      <w:rFonts w:ascii="Arial" w:hAnsi="Arial"/>
      <w:color w:val="0000FF"/>
      <w:sz w:val="22"/>
    </w:rPr>
  </w:style>
  <w:style w:type="paragraph" w:styleId="Sraotsinys">
    <w:name w:val="List Continue"/>
    <w:basedOn w:val="Sraassunumeriais"/>
    <w:rsid w:val="00AE219E"/>
    <w:pPr>
      <w:spacing w:after="130"/>
      <w:ind w:firstLine="0"/>
    </w:pPr>
  </w:style>
  <w:style w:type="paragraph" w:styleId="Sraassunumeriais">
    <w:name w:val="List Number"/>
    <w:basedOn w:val="Pagrindinistekstas"/>
    <w:rsid w:val="00AE219E"/>
    <w:pPr>
      <w:numPr>
        <w:numId w:val="1"/>
      </w:numPr>
    </w:pPr>
  </w:style>
  <w:style w:type="paragraph" w:styleId="Porat">
    <w:name w:val="footer"/>
    <w:basedOn w:val="prastasis"/>
    <w:rsid w:val="00AE219E"/>
    <w:pPr>
      <w:tabs>
        <w:tab w:val="right" w:pos="7371"/>
      </w:tabs>
      <w:ind w:left="-2268"/>
    </w:pPr>
    <w:rPr>
      <w:rFonts w:ascii="Arial" w:hAnsi="Arial"/>
      <w:sz w:val="12"/>
    </w:rPr>
  </w:style>
  <w:style w:type="paragraph" w:customStyle="1" w:styleId="FrontPageFrame">
    <w:name w:val="FrontPageFrame"/>
    <w:basedOn w:val="prastasis"/>
    <w:rsid w:val="00AE219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</w:rPr>
  </w:style>
  <w:style w:type="paragraph" w:customStyle="1" w:styleId="FooterFrame">
    <w:name w:val="FooterFrame"/>
    <w:basedOn w:val="prastasis"/>
    <w:next w:val="prastasis"/>
    <w:rsid w:val="00AE219E"/>
    <w:pPr>
      <w:framePr w:hSpace="284" w:wrap="around" w:vAnchor="text" w:hAnchor="margin" w:xAlign="right" w:y="1"/>
    </w:pPr>
    <w:rPr>
      <w:rFonts w:ascii="DaneHelveticaNeue" w:hAnsi="DaneHelveticaNeue"/>
      <w:sz w:val="12"/>
    </w:rPr>
  </w:style>
  <w:style w:type="paragraph" w:customStyle="1" w:styleId="FooterText">
    <w:name w:val="Footer Text"/>
    <w:basedOn w:val="FrontPageFrame"/>
    <w:rsid w:val="00AE219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character" w:styleId="Puslapionumeris">
    <w:name w:val="page number"/>
    <w:basedOn w:val="Numatytasispastraiposriftas"/>
    <w:rsid w:val="00AE219E"/>
  </w:style>
  <w:style w:type="paragraph" w:styleId="Antrats">
    <w:name w:val="header"/>
    <w:basedOn w:val="HeaderEven"/>
    <w:link w:val="AntratsDiagrama"/>
    <w:rsid w:val="00AE219E"/>
    <w:rPr>
      <w:rFonts w:ascii="Arial" w:hAnsi="Arial"/>
      <w:sz w:val="16"/>
    </w:rPr>
  </w:style>
  <w:style w:type="paragraph" w:customStyle="1" w:styleId="HeaderEven">
    <w:name w:val="HeaderEven"/>
    <w:basedOn w:val="prastasis"/>
    <w:rsid w:val="00AE219E"/>
    <w:pPr>
      <w:tabs>
        <w:tab w:val="right" w:pos="7371"/>
      </w:tabs>
      <w:ind w:left="-2268"/>
    </w:pPr>
  </w:style>
  <w:style w:type="paragraph" w:styleId="Dokumentostruktra">
    <w:name w:val="Document Map"/>
    <w:basedOn w:val="prastasis"/>
    <w:semiHidden/>
    <w:rsid w:val="00AE219E"/>
    <w:pPr>
      <w:shd w:val="clear" w:color="auto" w:fill="000080"/>
    </w:pPr>
    <w:rPr>
      <w:rFonts w:ascii="Tahoma" w:hAnsi="Tahoma"/>
      <w:sz w:val="16"/>
    </w:rPr>
  </w:style>
  <w:style w:type="paragraph" w:customStyle="1" w:styleId="BodyMargin">
    <w:name w:val="Body Margin"/>
    <w:basedOn w:val="Pagrindinistekstas"/>
    <w:next w:val="Pagrindinistekstas"/>
    <w:rsid w:val="00AE219E"/>
    <w:pPr>
      <w:ind w:hanging="2268"/>
    </w:pPr>
  </w:style>
  <w:style w:type="paragraph" w:customStyle="1" w:styleId="MarginFrame">
    <w:name w:val="Margin Frame"/>
    <w:basedOn w:val="prastasis"/>
    <w:rsid w:val="00AE219E"/>
    <w:pPr>
      <w:keepNext/>
      <w:keepLines/>
      <w:framePr w:w="1985" w:wrap="around" w:vAnchor="text" w:hAnchor="margin" w:x="-2267" w:y="1"/>
    </w:pPr>
  </w:style>
  <w:style w:type="paragraph" w:styleId="Turinys1">
    <w:name w:val="toc 1"/>
    <w:basedOn w:val="prastasis"/>
    <w:next w:val="prastasis"/>
    <w:autoRedefine/>
    <w:semiHidden/>
    <w:rsid w:val="00AE219E"/>
    <w:pPr>
      <w:keepNext/>
      <w:keepLines/>
      <w:tabs>
        <w:tab w:val="right" w:pos="7371"/>
      </w:tabs>
      <w:suppressAutoHyphens/>
      <w:spacing w:before="320" w:after="80" w:line="240" w:lineRule="exact"/>
      <w:ind w:left="851" w:right="1134" w:hanging="851"/>
    </w:pPr>
    <w:rPr>
      <w:rFonts w:ascii="Helvetica" w:hAnsi="Helvetica"/>
      <w:b/>
      <w:sz w:val="17"/>
    </w:rPr>
  </w:style>
  <w:style w:type="paragraph" w:customStyle="1" w:styleId="BodyTextNoSpace0">
    <w:name w:val="Body Text NoSpace"/>
    <w:basedOn w:val="Pagrindinistekstas"/>
    <w:rsid w:val="00AE219E"/>
    <w:pPr>
      <w:spacing w:after="0"/>
    </w:pPr>
  </w:style>
  <w:style w:type="paragraph" w:customStyle="1" w:styleId="BodyMarginNoSpace">
    <w:name w:val="Body Margin NoSpace"/>
    <w:basedOn w:val="BodyMargin"/>
    <w:next w:val="BodyTextNoSpace0"/>
    <w:rsid w:val="00AE219E"/>
    <w:pPr>
      <w:spacing w:after="0"/>
    </w:pPr>
  </w:style>
  <w:style w:type="paragraph" w:styleId="Turinys2">
    <w:name w:val="toc 2"/>
    <w:basedOn w:val="Turinys1"/>
    <w:next w:val="prastasis"/>
    <w:autoRedefine/>
    <w:semiHidden/>
    <w:rsid w:val="00AE219E"/>
    <w:pPr>
      <w:keepNext w:val="0"/>
      <w:spacing w:before="0"/>
    </w:pPr>
    <w:rPr>
      <w:rFonts w:ascii="TrueHelveticaLight" w:hAnsi="TrueHelveticaLight"/>
      <w:b w:val="0"/>
    </w:rPr>
  </w:style>
  <w:style w:type="paragraph" w:styleId="Sraassuenkleliais">
    <w:name w:val="List Bullet"/>
    <w:basedOn w:val="Pagrindinistekstas"/>
    <w:autoRedefine/>
    <w:rsid w:val="00AE219E"/>
    <w:pPr>
      <w:tabs>
        <w:tab w:val="left" w:pos="425"/>
      </w:tabs>
      <w:ind w:left="425" w:hanging="425"/>
    </w:pPr>
  </w:style>
  <w:style w:type="paragraph" w:styleId="Sraassuenkleliais2">
    <w:name w:val="List Bullet 2"/>
    <w:basedOn w:val="Sraassuenkleliais"/>
    <w:autoRedefine/>
    <w:rsid w:val="00AE219E"/>
    <w:pPr>
      <w:numPr>
        <w:numId w:val="2"/>
      </w:numPr>
      <w:tabs>
        <w:tab w:val="clear" w:pos="425"/>
        <w:tab w:val="left" w:pos="851"/>
      </w:tabs>
      <w:ind w:left="850" w:hanging="425"/>
    </w:pPr>
  </w:style>
  <w:style w:type="paragraph" w:customStyle="1" w:styleId="ListBulletNoSpace">
    <w:name w:val="List Bullet NoSpace"/>
    <w:basedOn w:val="Sraassuenkleliais"/>
    <w:rsid w:val="00AE219E"/>
    <w:pPr>
      <w:spacing w:after="0"/>
    </w:pPr>
  </w:style>
  <w:style w:type="paragraph" w:customStyle="1" w:styleId="ListBullet2NoSpace">
    <w:name w:val="List Bullet 2 NoSpace"/>
    <w:basedOn w:val="Sraassuenkleliais2"/>
    <w:rsid w:val="00AE219E"/>
    <w:pPr>
      <w:spacing w:after="0"/>
    </w:pPr>
  </w:style>
  <w:style w:type="paragraph" w:styleId="Antrat">
    <w:name w:val="caption"/>
    <w:basedOn w:val="prastasis"/>
    <w:next w:val="Pagrindinistekstas"/>
    <w:qFormat/>
    <w:rsid w:val="00AE219E"/>
    <w:pPr>
      <w:spacing w:before="140" w:after="140" w:line="250" w:lineRule="atLeast"/>
      <w:ind w:left="1276" w:hanging="1276"/>
    </w:pPr>
    <w:rPr>
      <w:i/>
      <w:sz w:val="21"/>
    </w:rPr>
  </w:style>
  <w:style w:type="paragraph" w:styleId="Sraotsinys2">
    <w:name w:val="List Continue 2"/>
    <w:basedOn w:val="Sraotsinys"/>
    <w:rsid w:val="00AE219E"/>
    <w:pPr>
      <w:ind w:left="851"/>
    </w:pPr>
  </w:style>
  <w:style w:type="paragraph" w:styleId="Sraassunumeriais2">
    <w:name w:val="List Number 2"/>
    <w:basedOn w:val="Sraassunumeriais"/>
    <w:rsid w:val="00AE219E"/>
    <w:pPr>
      <w:numPr>
        <w:ilvl w:val="1"/>
      </w:numPr>
      <w:tabs>
        <w:tab w:val="clear" w:pos="851"/>
      </w:tabs>
      <w:ind w:left="850" w:hanging="425"/>
    </w:pPr>
  </w:style>
  <w:style w:type="paragraph" w:customStyle="1" w:styleId="ListContinueNoSpace">
    <w:name w:val="List Continue NoSpace"/>
    <w:basedOn w:val="Sraotsinys"/>
    <w:rsid w:val="00AE219E"/>
    <w:pPr>
      <w:spacing w:after="0"/>
    </w:pPr>
  </w:style>
  <w:style w:type="paragraph" w:customStyle="1" w:styleId="ListContinue2NoSpace">
    <w:name w:val="List Continue 2 NoSpace"/>
    <w:basedOn w:val="Sraotsinys2"/>
    <w:rsid w:val="00AE219E"/>
    <w:pPr>
      <w:spacing w:after="0"/>
    </w:pPr>
  </w:style>
  <w:style w:type="paragraph" w:customStyle="1" w:styleId="ListNumberNoSpace">
    <w:name w:val="List Number NoSpace"/>
    <w:basedOn w:val="Sraassunumeriais"/>
    <w:rsid w:val="00AE219E"/>
    <w:pPr>
      <w:spacing w:after="0"/>
    </w:pPr>
  </w:style>
  <w:style w:type="paragraph" w:customStyle="1" w:styleId="ListNumber2NoSpace">
    <w:name w:val="List Number 2 NoSpace"/>
    <w:basedOn w:val="Sraassunumeriais2"/>
    <w:rsid w:val="00AE219E"/>
    <w:pPr>
      <w:spacing w:after="0"/>
    </w:pPr>
  </w:style>
  <w:style w:type="paragraph" w:customStyle="1" w:styleId="ListHanging">
    <w:name w:val="List Hanging"/>
    <w:basedOn w:val="Pagrindinistekstas"/>
    <w:rsid w:val="00AE219E"/>
    <w:pPr>
      <w:ind w:left="1701" w:hanging="1701"/>
    </w:pPr>
  </w:style>
  <w:style w:type="paragraph" w:customStyle="1" w:styleId="ListHangingNoSpace">
    <w:name w:val="List Hanging NoSpace"/>
    <w:basedOn w:val="ListHanging"/>
    <w:rsid w:val="00AE219E"/>
    <w:pPr>
      <w:spacing w:after="0"/>
    </w:pPr>
  </w:style>
  <w:style w:type="paragraph" w:styleId="Turinys3">
    <w:name w:val="toc 3"/>
    <w:basedOn w:val="Turinys2"/>
    <w:next w:val="prastasis"/>
    <w:autoRedefine/>
    <w:semiHidden/>
    <w:rsid w:val="00AE219E"/>
  </w:style>
  <w:style w:type="paragraph" w:styleId="Paraas">
    <w:name w:val="Signature"/>
    <w:basedOn w:val="Pagrindinistekstas"/>
    <w:rsid w:val="00AE219E"/>
    <w:pPr>
      <w:spacing w:after="0" w:line="220" w:lineRule="atLeast"/>
    </w:pPr>
    <w:rPr>
      <w:sz w:val="18"/>
    </w:rPr>
  </w:style>
  <w:style w:type="paragraph" w:customStyle="1" w:styleId="FrontPage1">
    <w:name w:val="FrontPage1"/>
    <w:basedOn w:val="prastasis"/>
    <w:next w:val="Pagrindinistekstas"/>
    <w:rsid w:val="00AE219E"/>
    <w:pPr>
      <w:suppressAutoHyphens/>
      <w:spacing w:after="160" w:line="320" w:lineRule="exact"/>
    </w:pPr>
    <w:rPr>
      <w:rFonts w:ascii="Arial" w:hAnsi="Arial"/>
      <w:sz w:val="28"/>
    </w:rPr>
  </w:style>
  <w:style w:type="paragraph" w:customStyle="1" w:styleId="CowiTitle">
    <w:name w:val="CowiTitle"/>
    <w:basedOn w:val="FrontPage2"/>
    <w:next w:val="Pagrindinistekstas"/>
    <w:rsid w:val="00AE219E"/>
  </w:style>
  <w:style w:type="paragraph" w:customStyle="1" w:styleId="FrontPage2">
    <w:name w:val="FrontPage2"/>
    <w:basedOn w:val="FrontPage1"/>
    <w:next w:val="Pagrindinistekstas"/>
    <w:rsid w:val="00AE219E"/>
    <w:pPr>
      <w:spacing w:line="400" w:lineRule="exact"/>
    </w:pPr>
    <w:rPr>
      <w:rFonts w:ascii="Arial Black" w:hAnsi="Arial Black"/>
      <w:sz w:val="36"/>
    </w:rPr>
  </w:style>
  <w:style w:type="paragraph" w:styleId="Sraassuenkleliais3">
    <w:name w:val="List Bullet 3"/>
    <w:basedOn w:val="Sraassuenkleliais2"/>
    <w:autoRedefine/>
    <w:rsid w:val="00AE219E"/>
    <w:pPr>
      <w:tabs>
        <w:tab w:val="clear" w:pos="851"/>
        <w:tab w:val="left" w:pos="1276"/>
      </w:tabs>
      <w:ind w:left="1276"/>
    </w:pPr>
  </w:style>
  <w:style w:type="paragraph" w:styleId="Sraotsinys3">
    <w:name w:val="List Continue 3"/>
    <w:basedOn w:val="Sraotsinys2"/>
    <w:rsid w:val="00AE219E"/>
    <w:pPr>
      <w:ind w:left="1276"/>
    </w:pPr>
  </w:style>
  <w:style w:type="paragraph" w:styleId="Sraassunumeriais3">
    <w:name w:val="List Number 3"/>
    <w:basedOn w:val="Sraassunumeriais2"/>
    <w:rsid w:val="00AE219E"/>
    <w:pPr>
      <w:numPr>
        <w:ilvl w:val="2"/>
      </w:numPr>
      <w:tabs>
        <w:tab w:val="clear" w:pos="1211"/>
        <w:tab w:val="left" w:pos="1276"/>
      </w:tabs>
      <w:ind w:left="1276" w:hanging="425"/>
    </w:pPr>
  </w:style>
  <w:style w:type="paragraph" w:customStyle="1" w:styleId="ListBullet3NoSpace">
    <w:name w:val="List Bullet 3 NoSpace"/>
    <w:basedOn w:val="Sraassuenkleliais3"/>
    <w:rsid w:val="00AE219E"/>
    <w:pPr>
      <w:spacing w:after="0"/>
    </w:pPr>
  </w:style>
  <w:style w:type="paragraph" w:customStyle="1" w:styleId="ListContinue3NoSpace">
    <w:name w:val="List Continue 3 NoSpace"/>
    <w:basedOn w:val="Sraotsinys3"/>
    <w:rsid w:val="00AE219E"/>
    <w:pPr>
      <w:spacing w:after="0"/>
    </w:pPr>
  </w:style>
  <w:style w:type="paragraph" w:customStyle="1" w:styleId="ListNumber3NoSpace">
    <w:name w:val="List Number 3 NoSpace"/>
    <w:basedOn w:val="Sraassunumeriais3"/>
    <w:rsid w:val="00AE219E"/>
    <w:pPr>
      <w:spacing w:after="0"/>
    </w:pPr>
  </w:style>
  <w:style w:type="paragraph" w:customStyle="1" w:styleId="ListContinue0">
    <w:name w:val="List Continue 0"/>
    <w:basedOn w:val="Sraotsinys"/>
    <w:rsid w:val="00AE219E"/>
    <w:pPr>
      <w:ind w:left="0"/>
    </w:pPr>
  </w:style>
  <w:style w:type="paragraph" w:customStyle="1" w:styleId="ListContinue0NoSpace">
    <w:name w:val="List Continue 0 NoSpace"/>
    <w:basedOn w:val="ListContinue0"/>
    <w:rsid w:val="00AE219E"/>
    <w:pPr>
      <w:spacing w:after="0"/>
    </w:pPr>
  </w:style>
  <w:style w:type="paragraph" w:customStyle="1" w:styleId="CaptionMargin">
    <w:name w:val="Caption Margin"/>
    <w:basedOn w:val="Antrat"/>
    <w:next w:val="Pagrindinistekstas"/>
    <w:rsid w:val="00AE219E"/>
    <w:pPr>
      <w:ind w:left="-992"/>
    </w:pPr>
  </w:style>
  <w:style w:type="paragraph" w:customStyle="1" w:styleId="CowiDate">
    <w:name w:val="CowiDate"/>
    <w:basedOn w:val="FrontPageFrame"/>
    <w:next w:val="FrontPageFrame"/>
    <w:rsid w:val="00AE219E"/>
    <w:pPr>
      <w:framePr w:wrap="around"/>
    </w:pPr>
  </w:style>
  <w:style w:type="paragraph" w:customStyle="1" w:styleId="CowiAuthor">
    <w:name w:val="CowiAuthor"/>
    <w:basedOn w:val="FrontPageFrame"/>
    <w:next w:val="FrontPageFrame"/>
    <w:rsid w:val="00AE219E"/>
    <w:pPr>
      <w:framePr w:wrap="around"/>
    </w:pPr>
  </w:style>
  <w:style w:type="paragraph" w:customStyle="1" w:styleId="CowiClient">
    <w:name w:val="CowiClient"/>
    <w:basedOn w:val="FrontPage1"/>
    <w:next w:val="Tekstoblokas"/>
    <w:rsid w:val="00AE219E"/>
  </w:style>
  <w:style w:type="paragraph" w:styleId="Tekstoblokas">
    <w:name w:val="Block Text"/>
    <w:basedOn w:val="prastasis"/>
    <w:rsid w:val="00AE219E"/>
    <w:pPr>
      <w:spacing w:after="120"/>
      <w:ind w:left="1440" w:right="1440"/>
    </w:pPr>
  </w:style>
  <w:style w:type="paragraph" w:styleId="Turinys7">
    <w:name w:val="toc 7"/>
    <w:basedOn w:val="Turinys2"/>
    <w:next w:val="prastasis"/>
    <w:autoRedefine/>
    <w:semiHidden/>
    <w:rsid w:val="00AE219E"/>
    <w:pPr>
      <w:ind w:right="0"/>
    </w:pPr>
  </w:style>
  <w:style w:type="paragraph" w:customStyle="1" w:styleId="HeaderFirstLogo">
    <w:name w:val="HeaderFirstLogo"/>
    <w:basedOn w:val="prastasis"/>
    <w:next w:val="prastasis"/>
    <w:rsid w:val="00AE219E"/>
    <w:pPr>
      <w:framePr w:w="3799" w:wrap="around" w:vAnchor="page" w:hAnchor="page" w:xAlign="right" w:y="795"/>
    </w:pPr>
  </w:style>
  <w:style w:type="paragraph" w:customStyle="1" w:styleId="HeaderFrame">
    <w:name w:val="HeaderFrame"/>
    <w:basedOn w:val="prastasis"/>
    <w:next w:val="prastasis"/>
    <w:rsid w:val="00AE219E"/>
    <w:pPr>
      <w:framePr w:hSpace="284" w:wrap="around" w:vAnchor="text" w:hAnchor="margin" w:xAlign="right" w:y="1"/>
    </w:pPr>
  </w:style>
  <w:style w:type="paragraph" w:customStyle="1" w:styleId="FrontPage3">
    <w:name w:val="FrontPage3"/>
    <w:basedOn w:val="FrontPage1"/>
    <w:next w:val="Tekstoblokas"/>
    <w:rsid w:val="00AE219E"/>
    <w:pPr>
      <w:spacing w:before="160" w:after="0"/>
    </w:pPr>
    <w:rPr>
      <w:sz w:val="20"/>
    </w:rPr>
  </w:style>
  <w:style w:type="paragraph" w:customStyle="1" w:styleId="ContentsPage">
    <w:name w:val="ContentsPage"/>
    <w:basedOn w:val="prastasis"/>
    <w:next w:val="Pagrindinistekstas"/>
    <w:rsid w:val="00AE219E"/>
    <w:pPr>
      <w:pageBreakBefore/>
      <w:suppressAutoHyphens/>
      <w:spacing w:before="2680" w:line="320" w:lineRule="exact"/>
    </w:pPr>
    <w:rPr>
      <w:rFonts w:ascii="Arial Black" w:hAnsi="Arial Black"/>
      <w:b/>
      <w:sz w:val="32"/>
    </w:rPr>
  </w:style>
  <w:style w:type="paragraph" w:customStyle="1" w:styleId="AppendixPage">
    <w:name w:val="AppendixPage"/>
    <w:basedOn w:val="ContentsPage"/>
    <w:next w:val="BodyTextNoSpace0"/>
    <w:rsid w:val="00AE219E"/>
    <w:pPr>
      <w:pageBreakBefore w:val="0"/>
      <w:spacing w:before="120" w:after="320"/>
    </w:pPr>
  </w:style>
  <w:style w:type="paragraph" w:customStyle="1" w:styleId="Appendix">
    <w:name w:val="Appendix"/>
    <w:basedOn w:val="prastasis"/>
    <w:next w:val="Pagrindinistekstas"/>
    <w:rsid w:val="00AE219E"/>
    <w:pPr>
      <w:keepNext/>
      <w:keepLines/>
      <w:pageBreakBefore/>
      <w:suppressAutoHyphens/>
      <w:spacing w:after="130" w:line="320" w:lineRule="exact"/>
      <w:outlineLvl w:val="6"/>
    </w:pPr>
    <w:rPr>
      <w:rFonts w:ascii="DaneHelveticaNeue" w:hAnsi="DaneHelveticaNeue"/>
      <w:b/>
      <w:sz w:val="32"/>
    </w:rPr>
  </w:style>
  <w:style w:type="paragraph" w:customStyle="1" w:styleId="HeaderFrameEven">
    <w:name w:val="HeaderFrameEven"/>
    <w:basedOn w:val="HeaderFrame"/>
    <w:rsid w:val="00AE219E"/>
    <w:pPr>
      <w:framePr w:wrap="around"/>
    </w:pPr>
    <w:rPr>
      <w:rFonts w:ascii="DaneHelveticaNeue" w:hAnsi="DaneHelveticaNeue"/>
      <w:sz w:val="16"/>
    </w:rPr>
  </w:style>
  <w:style w:type="paragraph" w:customStyle="1" w:styleId="Bodyunderline">
    <w:name w:val="Body underline"/>
    <w:basedOn w:val="Pagrindinistekstas"/>
    <w:next w:val="Pagrindinistekstas"/>
    <w:rsid w:val="00AE219E"/>
    <w:pPr>
      <w:spacing w:after="70"/>
    </w:pPr>
    <w:rPr>
      <w:u w:val="single"/>
    </w:rPr>
  </w:style>
  <w:style w:type="paragraph" w:customStyle="1" w:styleId="BodytextNospace1">
    <w:name w:val="Body text No space"/>
    <w:basedOn w:val="Pagrindinistekstas"/>
    <w:rsid w:val="00AE219E"/>
    <w:pPr>
      <w:spacing w:after="0"/>
    </w:pPr>
  </w:style>
  <w:style w:type="paragraph" w:customStyle="1" w:styleId="Bodyunderlinenospace">
    <w:name w:val="Body underline nospace"/>
    <w:basedOn w:val="Pagrindinistekstas"/>
    <w:rsid w:val="00AE219E"/>
    <w:pPr>
      <w:spacing w:after="70"/>
    </w:pPr>
    <w:rPr>
      <w:u w:val="single"/>
    </w:rPr>
  </w:style>
  <w:style w:type="paragraph" w:customStyle="1" w:styleId="BodyunderlineBold">
    <w:name w:val="Body underlineBold"/>
    <w:basedOn w:val="Pagrindinistekstas"/>
    <w:next w:val="Pagrindinistekstas"/>
    <w:rsid w:val="00AE219E"/>
    <w:pPr>
      <w:spacing w:after="70"/>
    </w:pPr>
    <w:rPr>
      <w:b/>
      <w:u w:val="single"/>
    </w:rPr>
  </w:style>
  <w:style w:type="paragraph" w:styleId="Turinys4">
    <w:name w:val="toc 4"/>
    <w:basedOn w:val="prastasis"/>
    <w:next w:val="prastasis"/>
    <w:autoRedefine/>
    <w:semiHidden/>
    <w:rsid w:val="00AE219E"/>
    <w:pPr>
      <w:ind w:left="690"/>
    </w:pPr>
  </w:style>
  <w:style w:type="character" w:styleId="Emfaz">
    <w:name w:val="Emphasis"/>
    <w:qFormat/>
    <w:rsid w:val="00AE219E"/>
    <w:rPr>
      <w:i/>
      <w:iCs/>
    </w:rPr>
  </w:style>
  <w:style w:type="paragraph" w:styleId="Turinys5">
    <w:name w:val="toc 5"/>
    <w:basedOn w:val="prastasis"/>
    <w:next w:val="prastasis"/>
    <w:autoRedefine/>
    <w:semiHidden/>
    <w:rsid w:val="00AE219E"/>
    <w:pPr>
      <w:ind w:left="920"/>
    </w:pPr>
  </w:style>
  <w:style w:type="paragraph" w:styleId="Turinys6">
    <w:name w:val="toc 6"/>
    <w:basedOn w:val="prastasis"/>
    <w:next w:val="prastasis"/>
    <w:autoRedefine/>
    <w:semiHidden/>
    <w:rsid w:val="00AE219E"/>
    <w:pPr>
      <w:ind w:left="1150"/>
    </w:pPr>
  </w:style>
  <w:style w:type="paragraph" w:styleId="Turinys8">
    <w:name w:val="toc 8"/>
    <w:basedOn w:val="prastasis"/>
    <w:next w:val="prastasis"/>
    <w:autoRedefine/>
    <w:semiHidden/>
    <w:rsid w:val="00AE219E"/>
    <w:pPr>
      <w:ind w:left="1610"/>
    </w:pPr>
  </w:style>
  <w:style w:type="paragraph" w:styleId="Turinys9">
    <w:name w:val="toc 9"/>
    <w:basedOn w:val="prastasis"/>
    <w:next w:val="prastasis"/>
    <w:autoRedefine/>
    <w:semiHidden/>
    <w:rsid w:val="00AE219E"/>
    <w:pPr>
      <w:ind w:left="1840"/>
    </w:pPr>
  </w:style>
  <w:style w:type="character" w:styleId="Hipersaitas">
    <w:name w:val="Hyperlink"/>
    <w:rsid w:val="00AE219E"/>
    <w:rPr>
      <w:color w:val="0000FF"/>
      <w:u w:val="single"/>
    </w:rPr>
  </w:style>
  <w:style w:type="paragraph" w:styleId="Sraas">
    <w:name w:val="List"/>
    <w:basedOn w:val="prastasis"/>
    <w:rsid w:val="00AE219E"/>
    <w:pPr>
      <w:overflowPunct w:val="0"/>
      <w:autoSpaceDE w:val="0"/>
      <w:autoSpaceDN w:val="0"/>
      <w:adjustRightInd w:val="0"/>
      <w:spacing w:line="240" w:lineRule="auto"/>
      <w:ind w:left="283" w:hanging="283"/>
    </w:pPr>
    <w:rPr>
      <w:rFonts w:ascii="HelveticaLT" w:hAnsi="HelveticaLT"/>
      <w:sz w:val="22"/>
      <w:lang w:val="en-GB"/>
    </w:rPr>
  </w:style>
  <w:style w:type="paragraph" w:styleId="Pagrindinistekstas2">
    <w:name w:val="Body Text 2"/>
    <w:basedOn w:val="prastasis"/>
    <w:rsid w:val="00CC5B1D"/>
    <w:pPr>
      <w:spacing w:after="120" w:line="480" w:lineRule="auto"/>
    </w:pPr>
    <w:rPr>
      <w:sz w:val="20"/>
    </w:rPr>
  </w:style>
  <w:style w:type="character" w:customStyle="1" w:styleId="WW8Num3z0">
    <w:name w:val="WW8Num3z0"/>
    <w:rsid w:val="008E42F2"/>
    <w:rPr>
      <w:rFonts w:ascii="Symbol" w:hAnsi="Symbol" w:cs="StarSymbol"/>
      <w:sz w:val="18"/>
      <w:szCs w:val="18"/>
    </w:rPr>
  </w:style>
  <w:style w:type="paragraph" w:styleId="Pavadinimas">
    <w:name w:val="Title"/>
    <w:basedOn w:val="prastasis"/>
    <w:link w:val="PavadinimasDiagrama"/>
    <w:qFormat/>
    <w:rsid w:val="009C3B77"/>
    <w:pPr>
      <w:autoSpaceDE w:val="0"/>
      <w:autoSpaceDN w:val="0"/>
      <w:adjustRightInd w:val="0"/>
      <w:jc w:val="center"/>
    </w:pPr>
    <w:rPr>
      <w:rFonts w:ascii="Arial" w:hAnsi="Arial"/>
      <w:b/>
      <w:bCs/>
      <w:sz w:val="30"/>
      <w:szCs w:val="30"/>
    </w:rPr>
  </w:style>
  <w:style w:type="paragraph" w:styleId="Pagrindiniotekstotrauka2">
    <w:name w:val="Body Text Indent 2"/>
    <w:basedOn w:val="prastasis"/>
    <w:link w:val="Pagrindiniotekstotrauka2Diagrama"/>
    <w:rsid w:val="00832035"/>
    <w:pPr>
      <w:spacing w:after="120" w:line="480" w:lineRule="auto"/>
      <w:ind w:left="283"/>
    </w:pPr>
  </w:style>
  <w:style w:type="paragraph" w:customStyle="1" w:styleId="bodytext">
    <w:name w:val="bodytext"/>
    <w:basedOn w:val="prastasis"/>
    <w:rsid w:val="00B7624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Pagrindiniotekstotrauka">
    <w:name w:val="Body Text Indent"/>
    <w:basedOn w:val="prastasis"/>
    <w:link w:val="PagrindiniotekstotraukaDiagrama"/>
    <w:rsid w:val="0024183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241838"/>
    <w:rPr>
      <w:sz w:val="23"/>
      <w:lang w:eastAsia="en-US"/>
    </w:rPr>
  </w:style>
  <w:style w:type="paragraph" w:customStyle="1" w:styleId="WW-BodyText2">
    <w:name w:val="WW-Body Text 2"/>
    <w:basedOn w:val="prastasis"/>
    <w:rsid w:val="00241838"/>
    <w:pPr>
      <w:suppressAutoHyphens/>
      <w:spacing w:line="240" w:lineRule="auto"/>
      <w:jc w:val="both"/>
    </w:pPr>
    <w:rPr>
      <w:sz w:val="24"/>
      <w:szCs w:val="24"/>
      <w:lang w:eastAsia="ar-SA"/>
    </w:rPr>
  </w:style>
  <w:style w:type="paragraph" w:styleId="Pagrindiniotekstotrauka3">
    <w:name w:val="Body Text Indent 3"/>
    <w:basedOn w:val="prastasis"/>
    <w:link w:val="Pagrindiniotekstotrauka3Diagrama"/>
    <w:rsid w:val="00B335F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B335F2"/>
    <w:rPr>
      <w:sz w:val="16"/>
      <w:szCs w:val="16"/>
      <w:lang w:eastAsia="en-US"/>
    </w:rPr>
  </w:style>
  <w:style w:type="paragraph" w:customStyle="1" w:styleId="BodyText1">
    <w:name w:val="Body Text1"/>
    <w:rsid w:val="00B335F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rastasiniatinklio">
    <w:name w:val="Normal (Web)"/>
    <w:basedOn w:val="prastasis"/>
    <w:uiPriority w:val="99"/>
    <w:rsid w:val="00945776"/>
    <w:pPr>
      <w:spacing w:line="240" w:lineRule="auto"/>
    </w:pPr>
    <w:rPr>
      <w:sz w:val="24"/>
      <w:szCs w:val="24"/>
      <w:lang w:eastAsia="lt-LT"/>
    </w:rPr>
  </w:style>
  <w:style w:type="character" w:customStyle="1" w:styleId="PavadinimasDiagrama">
    <w:name w:val="Pavadinimas Diagrama"/>
    <w:link w:val="Pavadinimas"/>
    <w:rsid w:val="00FC7F89"/>
    <w:rPr>
      <w:rFonts w:ascii="Arial" w:hAnsi="Arial" w:cs="Arial"/>
      <w:b/>
      <w:bCs/>
      <w:sz w:val="30"/>
      <w:szCs w:val="30"/>
      <w:lang w:val="lt-LT"/>
    </w:rPr>
  </w:style>
  <w:style w:type="paragraph" w:styleId="Sraopastraipa">
    <w:name w:val="List Paragraph"/>
    <w:basedOn w:val="prastasis"/>
    <w:uiPriority w:val="34"/>
    <w:qFormat/>
    <w:rsid w:val="00FC7F89"/>
    <w:pPr>
      <w:spacing w:line="240" w:lineRule="auto"/>
      <w:ind w:left="720"/>
      <w:contextualSpacing/>
    </w:pPr>
    <w:rPr>
      <w:sz w:val="20"/>
    </w:rPr>
  </w:style>
  <w:style w:type="paragraph" w:styleId="Debesliotekstas">
    <w:name w:val="Balloon Text"/>
    <w:basedOn w:val="prastasis"/>
    <w:link w:val="DebesliotekstasDiagrama"/>
    <w:rsid w:val="004234F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4234FB"/>
    <w:rPr>
      <w:rFonts w:ascii="Tahoma" w:hAnsi="Tahoma" w:cs="Tahoma"/>
      <w:sz w:val="16"/>
      <w:szCs w:val="16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644244"/>
    <w:rPr>
      <w:sz w:val="23"/>
      <w:lang w:val="lt-LT"/>
    </w:rPr>
  </w:style>
  <w:style w:type="paragraph" w:customStyle="1" w:styleId="stampui">
    <w:name w:val="stampui"/>
    <w:basedOn w:val="Betarp"/>
    <w:link w:val="stampuiChar"/>
    <w:qFormat/>
    <w:rsid w:val="004C0388"/>
    <w:rPr>
      <w:rFonts w:ascii="Tahoma" w:eastAsiaTheme="minorHAnsi" w:hAnsi="Tahoma" w:cs="Tahoma"/>
      <w:sz w:val="18"/>
    </w:rPr>
  </w:style>
  <w:style w:type="character" w:customStyle="1" w:styleId="stampuiChar">
    <w:name w:val="stampui Char"/>
    <w:basedOn w:val="Numatytasispastraiposriftas"/>
    <w:link w:val="stampui"/>
    <w:rsid w:val="004C0388"/>
    <w:rPr>
      <w:rFonts w:ascii="Tahoma" w:eastAsiaTheme="minorHAnsi" w:hAnsi="Tahoma" w:cs="Tahoma"/>
      <w:sz w:val="18"/>
      <w:lang w:val="lt-LT"/>
    </w:rPr>
  </w:style>
  <w:style w:type="paragraph" w:styleId="Betarp">
    <w:name w:val="No Spacing"/>
    <w:aliases w:val="PAGRINDINIS"/>
    <w:link w:val="BetarpDiagrama"/>
    <w:uiPriority w:val="1"/>
    <w:qFormat/>
    <w:rsid w:val="004C0388"/>
    <w:rPr>
      <w:sz w:val="23"/>
      <w:lang w:val="lt-LT"/>
    </w:rPr>
  </w:style>
  <w:style w:type="paragraph" w:customStyle="1" w:styleId="Default">
    <w:name w:val="Default"/>
    <w:rsid w:val="001A3E15"/>
    <w:pPr>
      <w:autoSpaceDE w:val="0"/>
      <w:autoSpaceDN w:val="0"/>
      <w:adjustRightInd w:val="0"/>
    </w:pPr>
    <w:rPr>
      <w:color w:val="000000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0E83"/>
    <w:rPr>
      <w:sz w:val="23"/>
      <w:lang w:val="lt-LT"/>
    </w:rPr>
  </w:style>
  <w:style w:type="paragraph" w:customStyle="1" w:styleId="Standard">
    <w:name w:val="Standard"/>
    <w:link w:val="StandardChar"/>
    <w:rsid w:val="008C1E06"/>
    <w:pPr>
      <w:suppressAutoHyphens/>
      <w:autoSpaceDN w:val="0"/>
      <w:spacing w:line="270" w:lineRule="atLeast"/>
      <w:textAlignment w:val="baseline"/>
    </w:pPr>
    <w:rPr>
      <w:kern w:val="3"/>
      <w:sz w:val="23"/>
      <w:lang w:val="lt-LT" w:eastAsia="zh-CN"/>
    </w:rPr>
  </w:style>
  <w:style w:type="character" w:customStyle="1" w:styleId="StandardChar">
    <w:name w:val="Standard Char"/>
    <w:link w:val="Standard"/>
    <w:rsid w:val="008C1E06"/>
    <w:rPr>
      <w:kern w:val="3"/>
      <w:sz w:val="23"/>
      <w:lang w:val="lt-LT" w:eastAsia="zh-C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B11C2"/>
    <w:rPr>
      <w:rFonts w:ascii="Arial" w:hAnsi="Arial"/>
      <w:sz w:val="16"/>
      <w:lang w:val="lt-LT"/>
    </w:rPr>
  </w:style>
  <w:style w:type="table" w:styleId="Lentelstinklelis">
    <w:name w:val="Table Grid"/>
    <w:basedOn w:val="prastojilentel"/>
    <w:uiPriority w:val="59"/>
    <w:rsid w:val="002B63FD"/>
    <w:rPr>
      <w:rFonts w:asciiTheme="minorHAnsi" w:eastAsiaTheme="minorHAnsi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mpas-centered">
    <w:name w:val="Stampas -centered"/>
    <w:basedOn w:val="prastasis"/>
    <w:link w:val="Stampas-centeredChar"/>
    <w:uiPriority w:val="2"/>
    <w:qFormat/>
    <w:rsid w:val="00392AF6"/>
    <w:pPr>
      <w:spacing w:line="240" w:lineRule="auto"/>
      <w:jc w:val="center"/>
    </w:pPr>
    <w:rPr>
      <w:rFonts w:ascii="Calibri" w:hAnsi="Calibri"/>
      <w:sz w:val="20"/>
      <w:szCs w:val="24"/>
    </w:rPr>
  </w:style>
  <w:style w:type="character" w:customStyle="1" w:styleId="Stampas-centeredChar">
    <w:name w:val="Stampas -centered Char"/>
    <w:link w:val="Stampas-centered"/>
    <w:uiPriority w:val="2"/>
    <w:rsid w:val="00392AF6"/>
    <w:rPr>
      <w:rFonts w:ascii="Calibri" w:hAnsi="Calibri"/>
      <w:szCs w:val="24"/>
      <w:lang w:val="lt-LT"/>
    </w:rPr>
  </w:style>
  <w:style w:type="paragraph" w:customStyle="1" w:styleId="Table-Small">
    <w:name w:val="Table -Small"/>
    <w:basedOn w:val="prastasis"/>
    <w:next w:val="prastasis"/>
    <w:link w:val="Table-SmallChar"/>
    <w:uiPriority w:val="1"/>
    <w:qFormat/>
    <w:rsid w:val="00392AF6"/>
    <w:pPr>
      <w:spacing w:line="240" w:lineRule="auto"/>
      <w:jc w:val="both"/>
    </w:pPr>
    <w:rPr>
      <w:rFonts w:ascii="Calibri" w:hAnsi="Calibri"/>
      <w:sz w:val="16"/>
      <w:szCs w:val="24"/>
    </w:rPr>
  </w:style>
  <w:style w:type="character" w:customStyle="1" w:styleId="Table-SmallChar">
    <w:name w:val="Table -Small Char"/>
    <w:link w:val="Table-Small"/>
    <w:uiPriority w:val="1"/>
    <w:rsid w:val="00392AF6"/>
    <w:rPr>
      <w:rFonts w:ascii="Calibri" w:hAnsi="Calibri"/>
      <w:sz w:val="16"/>
      <w:szCs w:val="24"/>
      <w:lang w:val="lt-LT"/>
    </w:rPr>
  </w:style>
  <w:style w:type="paragraph" w:customStyle="1" w:styleId="Footer-Table1">
    <w:name w:val="Footer-Table1"/>
    <w:basedOn w:val="prastasis"/>
    <w:rsid w:val="00B33E2B"/>
    <w:pPr>
      <w:spacing w:line="240" w:lineRule="auto"/>
      <w:contextualSpacing/>
      <w:jc w:val="both"/>
    </w:pPr>
    <w:rPr>
      <w:rFonts w:ascii="Calibri" w:eastAsiaTheme="minorHAnsi" w:hAnsi="Calibri" w:cstheme="minorBidi"/>
      <w:sz w:val="18"/>
      <w:szCs w:val="24"/>
      <w:lang w:val="en-GB"/>
    </w:rPr>
  </w:style>
  <w:style w:type="paragraph" w:customStyle="1" w:styleId="Table-Small0">
    <w:name w:val="Table-Small"/>
    <w:basedOn w:val="prastasis"/>
    <w:rsid w:val="00B33E2B"/>
    <w:pPr>
      <w:adjustRightInd w:val="0"/>
      <w:spacing w:before="40" w:after="40" w:line="240" w:lineRule="auto"/>
    </w:pPr>
    <w:rPr>
      <w:rFonts w:ascii="Calibri" w:eastAsiaTheme="minorHAnsi" w:hAnsi="Calibri" w:cstheme="minorBidi"/>
      <w:sz w:val="16"/>
      <w:szCs w:val="24"/>
      <w:lang w:val="en-GB"/>
    </w:rPr>
  </w:style>
  <w:style w:type="paragraph" w:customStyle="1" w:styleId="Table-Normal-Bold">
    <w:name w:val="Table-Normal-Bold"/>
    <w:basedOn w:val="prastasis"/>
    <w:rsid w:val="00B33E2B"/>
    <w:pPr>
      <w:adjustRightInd w:val="0"/>
      <w:spacing w:before="40" w:after="40" w:line="240" w:lineRule="auto"/>
    </w:pPr>
    <w:rPr>
      <w:rFonts w:ascii="Calibri" w:eastAsiaTheme="minorHAnsi" w:hAnsi="Calibri" w:cstheme="minorBidi"/>
      <w:b/>
      <w:sz w:val="22"/>
      <w:szCs w:val="24"/>
      <w:lang w:val="en-GB"/>
    </w:rPr>
  </w:style>
  <w:style w:type="paragraph" w:customStyle="1" w:styleId="Footer-Table2">
    <w:name w:val="Footer-Table2"/>
    <w:basedOn w:val="Footer-Table1"/>
    <w:rsid w:val="00B33E2B"/>
    <w:rPr>
      <w:color w:val="767171" w:themeColor="background2" w:themeShade="80"/>
      <w:sz w:val="15"/>
    </w:rPr>
  </w:style>
  <w:style w:type="character" w:styleId="Grietas">
    <w:name w:val="Strong"/>
    <w:qFormat/>
    <w:rsid w:val="001D2E02"/>
    <w:rPr>
      <w:rFonts w:ascii="Calibri" w:hAnsi="Calibri"/>
      <w:b/>
      <w:bCs/>
      <w:caps/>
      <w:smallCaps w:val="0"/>
      <w:sz w:val="22"/>
    </w:rPr>
  </w:style>
  <w:style w:type="paragraph" w:customStyle="1" w:styleId="TableContents">
    <w:name w:val="Table Contents"/>
    <w:basedOn w:val="Standard"/>
    <w:rsid w:val="00860228"/>
    <w:pPr>
      <w:widowControl w:val="0"/>
      <w:suppressLineNumbers/>
      <w:spacing w:line="240" w:lineRule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TableHeading">
    <w:name w:val="Table Heading"/>
    <w:basedOn w:val="TableContents"/>
    <w:rsid w:val="00860228"/>
    <w:pPr>
      <w:jc w:val="center"/>
    </w:pPr>
    <w:rPr>
      <w:b/>
      <w:bCs/>
    </w:rPr>
  </w:style>
  <w:style w:type="character" w:customStyle="1" w:styleId="BetarpDiagrama">
    <w:name w:val="Be tarpų Diagrama"/>
    <w:aliases w:val="PAGRINDINIS Diagrama"/>
    <w:link w:val="Betarp"/>
    <w:uiPriority w:val="1"/>
    <w:locked/>
    <w:rsid w:val="006C6837"/>
    <w:rPr>
      <w:sz w:val="23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9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7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7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1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4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1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!%20COWI%20Baltic%20projektai\COWI%20templates\COWI%20Baltic%20Sch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010E-8948-42DA-93C0-9E668F8A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COWI Baltic Sched</Template>
  <TotalTime>0</TotalTime>
  <Pages>1</Pages>
  <Words>120</Words>
  <Characters>811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EILĖS NR</vt:lpstr>
      <vt:lpstr>EILĖS NR</vt:lpstr>
    </vt:vector>
  </TitlesOfParts>
  <Company>COWI Baltic</Company>
  <LinksUpToDate>false</LinksUpToDate>
  <CharactersWithSpaces>930</CharactersWithSpaces>
  <SharedDoc>false</SharedDoc>
  <HLinks>
    <vt:vector size="6" baseType="variant">
      <vt:variant>
        <vt:i4>7274575</vt:i4>
      </vt:variant>
      <vt:variant>
        <vt:i4>18</vt:i4>
      </vt:variant>
      <vt:variant>
        <vt:i4>0</vt:i4>
      </vt:variant>
      <vt:variant>
        <vt:i4>5</vt:i4>
      </vt:variant>
      <vt:variant>
        <vt:lpwstr>mailto:vl@vas.lt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EILĖS NR</dc:title>
  <dc:creator>Audrius Puzinas</dc:creator>
  <cp:lastModifiedBy>ms.licencijos2023.1@gmail.com</cp:lastModifiedBy>
  <cp:revision>2</cp:revision>
  <cp:lastPrinted>2025-03-26T11:56:00Z</cp:lastPrinted>
  <dcterms:created xsi:type="dcterms:W3CDTF">2025-09-12T12:18:00Z</dcterms:created>
  <dcterms:modified xsi:type="dcterms:W3CDTF">2025-09-12T12:18:00Z</dcterms:modified>
</cp:coreProperties>
</file>